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6C72E6" w14:paraId="12FEC162" w14:textId="77777777" w:rsidTr="009A7B5C">
        <w:trPr>
          <w:cantSplit/>
          <w:trHeight w:val="419"/>
        </w:trPr>
        <w:tc>
          <w:tcPr>
            <w:tcW w:w="9673" w:type="dxa"/>
          </w:tcPr>
          <w:p w14:paraId="0D3961C5" w14:textId="77777777" w:rsidR="00085E9C" w:rsidRPr="00085E9C" w:rsidRDefault="00762B8F" w:rsidP="00085E9C">
            <w:pPr>
              <w:tabs>
                <w:tab w:val="center" w:pos="4153"/>
                <w:tab w:val="right" w:pos="8306"/>
              </w:tabs>
              <w:spacing w:after="120"/>
              <w:jc w:val="right"/>
              <w:rPr>
                <w:rFonts w:eastAsiaTheme="minorHAnsi"/>
                <w:sz w:val="18"/>
                <w:szCs w:val="18"/>
              </w:rPr>
            </w:pPr>
            <w:bookmarkStart w:id="0" w:name="_GoBack"/>
            <w:bookmarkEnd w:id="0"/>
            <w:r w:rsidRPr="00085E9C">
              <w:rPr>
                <w:rFonts w:eastAsiaTheme="minorHAnsi"/>
                <w:sz w:val="18"/>
                <w:szCs w:val="18"/>
              </w:rPr>
              <w:t xml:space="preserve">Приложение </w:t>
            </w:r>
            <w:r w:rsidR="006063E3" w:rsidRPr="00085E9C">
              <w:rPr>
                <w:rFonts w:eastAsiaTheme="minorHAnsi"/>
                <w:sz w:val="18"/>
                <w:szCs w:val="18"/>
              </w:rPr>
              <w:t xml:space="preserve">/Exhibit </w:t>
            </w:r>
            <w:r w:rsidRPr="00085E9C">
              <w:rPr>
                <w:rFonts w:eastAsiaTheme="minorHAnsi"/>
                <w:sz w:val="18"/>
                <w:szCs w:val="18"/>
              </w:rPr>
              <w:t>№______ к договору поставк</w:t>
            </w:r>
            <w:r w:rsidR="00FC270B" w:rsidRPr="00085E9C">
              <w:rPr>
                <w:rFonts w:eastAsiaTheme="minorHAnsi"/>
                <w:sz w:val="18"/>
                <w:szCs w:val="18"/>
              </w:rPr>
              <w:t>и</w:t>
            </w:r>
            <w:r w:rsidR="006063E3" w:rsidRPr="00085E9C">
              <w:rPr>
                <w:rFonts w:eastAsiaTheme="minorHAnsi"/>
                <w:sz w:val="18"/>
                <w:szCs w:val="18"/>
              </w:rPr>
              <w:t>/</w:t>
            </w:r>
          </w:p>
          <w:p w14:paraId="45B38E4C" w14:textId="6EECCB1F" w:rsidR="008F497C" w:rsidRPr="00085E9C" w:rsidRDefault="006063E3"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 to Supply Agreement</w:t>
            </w:r>
            <w:r w:rsidR="00762B8F" w:rsidRPr="00085E9C">
              <w:rPr>
                <w:rFonts w:eastAsiaTheme="minorHAnsi"/>
                <w:sz w:val="18"/>
                <w:szCs w:val="18"/>
              </w:rPr>
              <w:t xml:space="preserve"> №_________________ от _______202___</w:t>
            </w:r>
          </w:p>
          <w:p w14:paraId="307A8494" w14:textId="0ACE2FE9" w:rsidR="0011099D" w:rsidRPr="006063E3" w:rsidRDefault="0011099D" w:rsidP="00762B8F">
            <w:pPr>
              <w:tabs>
                <w:tab w:val="center" w:pos="4153"/>
                <w:tab w:val="right" w:pos="8306"/>
              </w:tabs>
              <w:spacing w:after="120"/>
              <w:jc w:val="right"/>
              <w:rPr>
                <w:sz w:val="18"/>
                <w:szCs w:val="18"/>
              </w:rPr>
            </w:pPr>
          </w:p>
          <w:p w14:paraId="14F76A21" w14:textId="77777777" w:rsidR="000301FB" w:rsidRDefault="0011099D" w:rsidP="0011099D">
            <w:pPr>
              <w:tabs>
                <w:tab w:val="center" w:pos="4153"/>
                <w:tab w:val="right" w:pos="8306"/>
              </w:tabs>
              <w:spacing w:after="120"/>
              <w:jc w:val="center"/>
              <w:rPr>
                <w:b/>
                <w:sz w:val="24"/>
                <w:szCs w:val="24"/>
              </w:rPr>
            </w:pPr>
            <w:r w:rsidRPr="001C5134">
              <w:rPr>
                <w:b/>
                <w:sz w:val="24"/>
                <w:szCs w:val="24"/>
              </w:rPr>
              <w:t>Задание на оказание консультационных услуг/проведение инструктажа</w:t>
            </w:r>
            <w:r w:rsidR="002C577A" w:rsidRPr="002C577A">
              <w:rPr>
                <w:b/>
                <w:sz w:val="24"/>
                <w:szCs w:val="24"/>
              </w:rPr>
              <w:t xml:space="preserve">/ </w:t>
            </w:r>
          </w:p>
          <w:p w14:paraId="349C67FC" w14:textId="4B92B033" w:rsidR="0011099D" w:rsidRDefault="002C577A" w:rsidP="0011099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557E5F74" w14:textId="77777777" w:rsidR="000301FB" w:rsidRPr="000301FB" w:rsidRDefault="000301FB" w:rsidP="0011099D">
            <w:pPr>
              <w:tabs>
                <w:tab w:val="center" w:pos="4153"/>
                <w:tab w:val="right" w:pos="8306"/>
              </w:tabs>
              <w:spacing w:after="120"/>
              <w:jc w:val="center"/>
              <w:rPr>
                <w:b/>
                <w:sz w:val="24"/>
                <w:szCs w:val="24"/>
                <w:lang w:val="en-US"/>
              </w:rPr>
            </w:pPr>
          </w:p>
          <w:tbl>
            <w:tblPr>
              <w:tblStyle w:val="a9"/>
              <w:tblW w:w="0" w:type="auto"/>
              <w:tblLayout w:type="fixed"/>
              <w:tblLook w:val="04A0" w:firstRow="1" w:lastRow="0" w:firstColumn="1" w:lastColumn="0" w:noHBand="0" w:noVBand="1"/>
            </w:tblPr>
            <w:tblGrid>
              <w:gridCol w:w="345"/>
              <w:gridCol w:w="284"/>
              <w:gridCol w:w="4394"/>
              <w:gridCol w:w="3969"/>
              <w:gridCol w:w="284"/>
            </w:tblGrid>
            <w:tr w:rsidR="000301FB" w:rsidRPr="006C72E6" w14:paraId="7711A8CA" w14:textId="77777777" w:rsidTr="008F5011">
              <w:trPr>
                <w:gridBefore w:val="2"/>
                <w:gridAfter w:val="1"/>
                <w:wBefore w:w="629" w:type="dxa"/>
                <w:wAfter w:w="284" w:type="dxa"/>
              </w:trPr>
              <w:tc>
                <w:tcPr>
                  <w:tcW w:w="4394" w:type="dxa"/>
                  <w:tcBorders>
                    <w:top w:val="nil"/>
                    <w:left w:val="nil"/>
                    <w:bottom w:val="nil"/>
                    <w:right w:val="nil"/>
                  </w:tcBorders>
                </w:tcPr>
                <w:p w14:paraId="252D5220" w14:textId="6BB64432" w:rsidR="000301FB" w:rsidRPr="001C5134" w:rsidRDefault="000214A7" w:rsidP="0011099D">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0301FB" w:rsidRPr="001C5134">
                    <w:rPr>
                      <w:rFonts w:ascii="Times New Roman" w:hAnsi="Times New Roman" w:cs="Times New Roman"/>
                      <w:sz w:val="20"/>
                      <w:szCs w:val="20"/>
                    </w:rPr>
                    <w:t xml:space="preserve">Поставщик обязуется оказать консультационные услуги/провести инструктаж (далее – </w:t>
                  </w:r>
                  <w:proofErr w:type="gramStart"/>
                  <w:r w:rsidR="000301FB" w:rsidRPr="001C5134">
                    <w:rPr>
                      <w:rFonts w:ascii="Times New Roman" w:hAnsi="Times New Roman" w:cs="Times New Roman"/>
                      <w:sz w:val="20"/>
                      <w:szCs w:val="20"/>
                    </w:rPr>
                    <w:t>Услуги)  для</w:t>
                  </w:r>
                  <w:proofErr w:type="gramEnd"/>
                  <w:r w:rsidR="000301FB" w:rsidRPr="001C5134">
                    <w:rPr>
                      <w:rFonts w:ascii="Times New Roman" w:hAnsi="Times New Roman" w:cs="Times New Roman"/>
                      <w:sz w:val="20"/>
                      <w:szCs w:val="20"/>
                    </w:rPr>
                    <w:t xml:space="preserve"> работников Покупателя по работе на следующем оборудовании: ___________________________________________(далее – Оборудование).  </w:t>
                  </w:r>
                </w:p>
                <w:p w14:paraId="74B67820"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172B66C1" w14:textId="50BD497A" w:rsidR="000301FB" w:rsidRPr="006063E3"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1. </w:t>
                  </w:r>
                  <w:r w:rsidR="000301FB" w:rsidRPr="006063E3">
                    <w:rPr>
                      <w:rFonts w:ascii="Times New Roman" w:hAnsi="Times New Roman" w:cs="Times New Roman"/>
                      <w:sz w:val="20"/>
                      <w:szCs w:val="20"/>
                      <w:lang w:val="en-US"/>
                    </w:rPr>
                    <w:t>The Supplier shall render consultation services/briefings (hereinafter - Services) for Purchaser employees to use the following equipment: ___________________________________________ (hereinafter - Equipment).</w:t>
                  </w:r>
                </w:p>
              </w:tc>
            </w:tr>
            <w:tr w:rsidR="000301FB" w:rsidRPr="002C577A" w14:paraId="4D54A403" w14:textId="77777777" w:rsidTr="008F5011">
              <w:trPr>
                <w:gridBefore w:val="2"/>
                <w:gridAfter w:val="1"/>
                <w:wBefore w:w="629" w:type="dxa"/>
                <w:wAfter w:w="284" w:type="dxa"/>
              </w:trPr>
              <w:tc>
                <w:tcPr>
                  <w:tcW w:w="4394" w:type="dxa"/>
                  <w:tcBorders>
                    <w:top w:val="nil"/>
                    <w:left w:val="nil"/>
                    <w:bottom w:val="nil"/>
                    <w:right w:val="nil"/>
                  </w:tcBorders>
                </w:tcPr>
                <w:p w14:paraId="3BB1F62C" w14:textId="7B713D63" w:rsidR="000301FB" w:rsidRPr="001C5134" w:rsidRDefault="000214A7" w:rsidP="00762B8F">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2. </w:t>
                  </w:r>
                  <w:r w:rsidR="000301FB" w:rsidRPr="001C5134">
                    <w:rPr>
                      <w:rFonts w:ascii="Times New Roman" w:hAnsi="Times New Roman" w:cs="Times New Roman"/>
                      <w:sz w:val="20"/>
                      <w:szCs w:val="20"/>
                    </w:rPr>
                    <w:t xml:space="preserve">Сроки оказания Услуг: </w:t>
                  </w:r>
                </w:p>
                <w:p w14:paraId="44ECDA94" w14:textId="01E14F75" w:rsidR="000301FB" w:rsidRPr="002C577A" w:rsidRDefault="000301FB" w:rsidP="00762B8F">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начало: ________________ окончание:_______________</w:t>
                  </w:r>
                </w:p>
              </w:tc>
              <w:tc>
                <w:tcPr>
                  <w:tcW w:w="3969" w:type="dxa"/>
                  <w:tcBorders>
                    <w:top w:val="nil"/>
                    <w:left w:val="nil"/>
                    <w:bottom w:val="nil"/>
                    <w:right w:val="nil"/>
                  </w:tcBorders>
                </w:tcPr>
                <w:p w14:paraId="46FA7C1A" w14:textId="5DD6632A" w:rsidR="000301FB" w:rsidRPr="006C72E6" w:rsidRDefault="000214A7" w:rsidP="002C577A">
                  <w:pPr>
                    <w:tabs>
                      <w:tab w:val="center" w:pos="4153"/>
                      <w:tab w:val="right" w:pos="8306"/>
                    </w:tabs>
                    <w:spacing w:after="120"/>
                    <w:rPr>
                      <w:rFonts w:ascii="Times New Roman" w:hAnsi="Times New Roman" w:cs="Times New Roman"/>
                      <w:sz w:val="20"/>
                      <w:szCs w:val="20"/>
                      <w:lang w:val="en-US"/>
                    </w:rPr>
                  </w:pPr>
                  <w:r w:rsidRPr="006C72E6">
                    <w:rPr>
                      <w:rFonts w:ascii="Times New Roman" w:hAnsi="Times New Roman" w:cs="Times New Roman"/>
                      <w:sz w:val="20"/>
                      <w:szCs w:val="20"/>
                      <w:lang w:val="en-US"/>
                    </w:rPr>
                    <w:t xml:space="preserve">2. </w:t>
                  </w:r>
                  <w:r w:rsidR="000301FB" w:rsidRPr="006063E3">
                    <w:rPr>
                      <w:rFonts w:ascii="Times New Roman" w:hAnsi="Times New Roman" w:cs="Times New Roman"/>
                      <w:sz w:val="20"/>
                      <w:szCs w:val="20"/>
                      <w:lang w:val="en-US"/>
                    </w:rPr>
                    <w:t>Timeframe</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of</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Services</w:t>
                  </w:r>
                  <w:r w:rsidR="000301FB" w:rsidRPr="006C72E6">
                    <w:rPr>
                      <w:rFonts w:ascii="Times New Roman" w:hAnsi="Times New Roman" w:cs="Times New Roman"/>
                      <w:sz w:val="20"/>
                      <w:szCs w:val="20"/>
                      <w:lang w:val="en-US"/>
                    </w:rPr>
                    <w:t xml:space="preserve">: </w:t>
                  </w:r>
                </w:p>
                <w:p w14:paraId="52CF5CDE" w14:textId="77777777" w:rsidR="000301FB" w:rsidRPr="006C72E6" w:rsidRDefault="000301FB" w:rsidP="00762B8F">
                  <w:pPr>
                    <w:tabs>
                      <w:tab w:val="center" w:pos="4153"/>
                      <w:tab w:val="right" w:pos="8306"/>
                    </w:tabs>
                    <w:spacing w:after="120"/>
                    <w:rPr>
                      <w:rFonts w:ascii="Times New Roman" w:hAnsi="Times New Roman" w:cs="Times New Roman"/>
                      <w:sz w:val="20"/>
                      <w:szCs w:val="20"/>
                      <w:lang w:val="en-US"/>
                    </w:rPr>
                  </w:pPr>
                  <w:r w:rsidRPr="006063E3">
                    <w:rPr>
                      <w:rFonts w:ascii="Times New Roman" w:hAnsi="Times New Roman" w:cs="Times New Roman"/>
                      <w:sz w:val="20"/>
                      <w:szCs w:val="20"/>
                      <w:lang w:val="en-US"/>
                    </w:rPr>
                    <w:t>Start</w:t>
                  </w:r>
                  <w:r w:rsidRPr="006C72E6">
                    <w:rPr>
                      <w:rFonts w:ascii="Times New Roman" w:hAnsi="Times New Roman" w:cs="Times New Roman"/>
                      <w:sz w:val="20"/>
                      <w:szCs w:val="20"/>
                      <w:lang w:val="en-US"/>
                    </w:rPr>
                    <w:t xml:space="preserve"> </w:t>
                  </w:r>
                  <w:r w:rsidRPr="006063E3">
                    <w:rPr>
                      <w:rFonts w:ascii="Times New Roman" w:hAnsi="Times New Roman" w:cs="Times New Roman"/>
                      <w:sz w:val="20"/>
                      <w:szCs w:val="20"/>
                      <w:lang w:val="en-US"/>
                    </w:rPr>
                    <w:t>date</w:t>
                  </w:r>
                  <w:r w:rsidRPr="006C72E6">
                    <w:rPr>
                      <w:rFonts w:ascii="Times New Roman" w:hAnsi="Times New Roman" w:cs="Times New Roman"/>
                      <w:sz w:val="20"/>
                      <w:szCs w:val="20"/>
                      <w:lang w:val="en-US"/>
                    </w:rPr>
                    <w:t>: ____________________</w:t>
                  </w:r>
                </w:p>
                <w:p w14:paraId="4D8A4A63" w14:textId="2428F86E" w:rsidR="000301FB" w:rsidRPr="000214A7" w:rsidRDefault="000301FB" w:rsidP="00762B8F">
                  <w:pPr>
                    <w:tabs>
                      <w:tab w:val="center" w:pos="4153"/>
                      <w:tab w:val="right" w:pos="8306"/>
                    </w:tabs>
                    <w:spacing w:after="120"/>
                  </w:pPr>
                  <w:proofErr w:type="spellStart"/>
                  <w:r w:rsidRPr="002C577A">
                    <w:rPr>
                      <w:rFonts w:ascii="Times New Roman" w:hAnsi="Times New Roman" w:cs="Times New Roman"/>
                      <w:sz w:val="20"/>
                      <w:szCs w:val="20"/>
                    </w:rPr>
                    <w:t>End</w:t>
                  </w:r>
                  <w:proofErr w:type="spellEnd"/>
                  <w:r w:rsidRPr="002C577A">
                    <w:rPr>
                      <w:rFonts w:ascii="Times New Roman" w:hAnsi="Times New Roman" w:cs="Times New Roman"/>
                      <w:sz w:val="20"/>
                      <w:szCs w:val="20"/>
                    </w:rPr>
                    <w:t xml:space="preserve"> </w:t>
                  </w:r>
                  <w:proofErr w:type="spellStart"/>
                  <w:r w:rsidRPr="002C577A">
                    <w:rPr>
                      <w:rFonts w:ascii="Times New Roman" w:hAnsi="Times New Roman" w:cs="Times New Roman"/>
                      <w:sz w:val="20"/>
                      <w:szCs w:val="20"/>
                    </w:rPr>
                    <w:t>date</w:t>
                  </w:r>
                  <w:proofErr w:type="spellEnd"/>
                  <w:r w:rsidRPr="002C577A">
                    <w:rPr>
                      <w:rFonts w:ascii="Times New Roman" w:hAnsi="Times New Roman" w:cs="Times New Roman"/>
                      <w:sz w:val="20"/>
                      <w:szCs w:val="20"/>
                    </w:rPr>
                    <w:t>:_________________</w:t>
                  </w:r>
                </w:p>
              </w:tc>
            </w:tr>
            <w:tr w:rsidR="000301FB" w:rsidRPr="00745DE3" w14:paraId="0475A89F" w14:textId="77777777" w:rsidTr="008F5011">
              <w:trPr>
                <w:gridBefore w:val="2"/>
                <w:gridAfter w:val="1"/>
                <w:wBefore w:w="629" w:type="dxa"/>
                <w:wAfter w:w="284" w:type="dxa"/>
              </w:trPr>
              <w:tc>
                <w:tcPr>
                  <w:tcW w:w="4394" w:type="dxa"/>
                  <w:tcBorders>
                    <w:top w:val="nil"/>
                    <w:left w:val="nil"/>
                    <w:bottom w:val="nil"/>
                    <w:right w:val="nil"/>
                  </w:tcBorders>
                </w:tcPr>
                <w:p w14:paraId="5A86DD3F" w14:textId="7B3077D8"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3. </w:t>
                  </w:r>
                  <w:r w:rsidR="000301FB" w:rsidRPr="001C5134">
                    <w:rPr>
                      <w:rFonts w:ascii="Times New Roman" w:hAnsi="Times New Roman" w:cs="Times New Roman"/>
                      <w:sz w:val="20"/>
                      <w:szCs w:val="20"/>
                    </w:rPr>
                    <w:t xml:space="preserve">Формат оказания Услуг: </w:t>
                  </w:r>
                </w:p>
                <w:p w14:paraId="02E2A8A3" w14:textId="77777777" w:rsidR="000301FB" w:rsidRPr="001C5134" w:rsidRDefault="000301FB" w:rsidP="0011099D">
                  <w:pPr>
                    <w:tabs>
                      <w:tab w:val="center" w:pos="4153"/>
                      <w:tab w:val="right" w:pos="8306"/>
                    </w:tabs>
                    <w:spacing w:after="120"/>
                    <w:jc w:val="both"/>
                    <w:rPr>
                      <w:rFonts w:ascii="Times New Roman" w:hAnsi="Times New Roman" w:cs="Times New Roman"/>
                      <w:sz w:val="20"/>
                      <w:szCs w:val="20"/>
                    </w:rPr>
                  </w:pPr>
                  <w:r w:rsidRPr="001C5134">
                    <w:rPr>
                      <w:rFonts w:ascii="Times New Roman" w:hAnsi="Times New Roman" w:cs="Times New Roman"/>
                      <w:sz w:val="20"/>
                      <w:szCs w:val="20"/>
                    </w:rPr>
                    <w:t>очный/онлайн (дистанционный)</w:t>
                  </w:r>
                </w:p>
                <w:p w14:paraId="7868A10B" w14:textId="4C6C1429" w:rsidR="000301FB" w:rsidRPr="002C577A" w:rsidRDefault="000301FB" w:rsidP="0011099D">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 xml:space="preserve"> (</w:t>
                  </w:r>
                  <w:r w:rsidRPr="000301FB">
                    <w:rPr>
                      <w:rFonts w:ascii="Times New Roman" w:hAnsi="Times New Roman" w:cs="Times New Roman"/>
                      <w:i/>
                      <w:sz w:val="20"/>
                      <w:szCs w:val="20"/>
                    </w:rPr>
                    <w:t>выбрать один из вариантов</w:t>
                  </w:r>
                  <w:r w:rsidRPr="001C5134">
                    <w:rPr>
                      <w:rFonts w:ascii="Times New Roman" w:hAnsi="Times New Roman" w:cs="Times New Roman"/>
                      <w:sz w:val="20"/>
                      <w:szCs w:val="20"/>
                    </w:rPr>
                    <w:t>).</w:t>
                  </w:r>
                </w:p>
              </w:tc>
              <w:tc>
                <w:tcPr>
                  <w:tcW w:w="3969" w:type="dxa"/>
                  <w:tcBorders>
                    <w:top w:val="nil"/>
                    <w:left w:val="nil"/>
                    <w:bottom w:val="nil"/>
                    <w:right w:val="nil"/>
                  </w:tcBorders>
                </w:tcPr>
                <w:p w14:paraId="41139AE8" w14:textId="3F248C3E" w:rsidR="000301FB" w:rsidRPr="002C577A" w:rsidRDefault="000214A7" w:rsidP="002C577A">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3. </w:t>
                  </w:r>
                  <w:r w:rsidR="000301FB" w:rsidRPr="002C577A">
                    <w:rPr>
                      <w:rFonts w:ascii="Times New Roman" w:hAnsi="Times New Roman" w:cs="Times New Roman"/>
                      <w:sz w:val="20"/>
                      <w:szCs w:val="20"/>
                      <w:lang w:val="en-US"/>
                    </w:rPr>
                    <w:t xml:space="preserve">Services format: </w:t>
                  </w:r>
                </w:p>
                <w:p w14:paraId="282A9584"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in-person/online</w:t>
                  </w:r>
                </w:p>
                <w:p w14:paraId="04B6BDA0"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 (</w:t>
                  </w:r>
                  <w:proofErr w:type="gramStart"/>
                  <w:r w:rsidRPr="000301FB">
                    <w:rPr>
                      <w:rFonts w:ascii="Times New Roman" w:hAnsi="Times New Roman" w:cs="Times New Roman"/>
                      <w:i/>
                      <w:sz w:val="20"/>
                      <w:szCs w:val="20"/>
                      <w:lang w:val="en-US"/>
                    </w:rPr>
                    <w:t>select</w:t>
                  </w:r>
                  <w:proofErr w:type="gramEnd"/>
                  <w:r w:rsidRPr="000301FB">
                    <w:rPr>
                      <w:rFonts w:ascii="Times New Roman" w:hAnsi="Times New Roman" w:cs="Times New Roman"/>
                      <w:i/>
                      <w:sz w:val="20"/>
                      <w:szCs w:val="20"/>
                      <w:lang w:val="en-US"/>
                    </w:rPr>
                    <w:t xml:space="preserve"> one of the options</w:t>
                  </w:r>
                  <w:r w:rsidRPr="002C577A">
                    <w:rPr>
                      <w:rFonts w:ascii="Times New Roman" w:hAnsi="Times New Roman" w:cs="Times New Roman"/>
                      <w:sz w:val="20"/>
                      <w:szCs w:val="20"/>
                      <w:lang w:val="en-US"/>
                    </w:rPr>
                    <w:t>).</w:t>
                  </w:r>
                </w:p>
                <w:p w14:paraId="60F725E5" w14:textId="1A03F561"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ab/>
                  </w:r>
                </w:p>
              </w:tc>
            </w:tr>
            <w:tr w:rsidR="000301FB" w:rsidRPr="006C72E6" w14:paraId="34AD3F39" w14:textId="77777777" w:rsidTr="008F5011">
              <w:trPr>
                <w:gridBefore w:val="2"/>
                <w:gridAfter w:val="1"/>
                <w:wBefore w:w="629" w:type="dxa"/>
                <w:wAfter w:w="284" w:type="dxa"/>
              </w:trPr>
              <w:tc>
                <w:tcPr>
                  <w:tcW w:w="4394" w:type="dxa"/>
                  <w:tcBorders>
                    <w:top w:val="nil"/>
                    <w:left w:val="nil"/>
                    <w:bottom w:val="nil"/>
                    <w:right w:val="nil"/>
                  </w:tcBorders>
                </w:tcPr>
                <w:p w14:paraId="1A8B74CA" w14:textId="64F9D327" w:rsidR="000301FB" w:rsidRPr="000214A7" w:rsidRDefault="000214A7" w:rsidP="0011099D">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4. </w:t>
                  </w:r>
                  <w:r w:rsidR="000301FB" w:rsidRPr="001C5134">
                    <w:rPr>
                      <w:rFonts w:ascii="Times New Roman" w:hAnsi="Times New Roman" w:cs="Times New Roman"/>
                      <w:sz w:val="20"/>
                      <w:szCs w:val="20"/>
                    </w:rPr>
                    <w:t>Место</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оказания</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Услуг</w:t>
                  </w:r>
                  <w:r w:rsidR="000301FB" w:rsidRPr="000214A7">
                    <w:rPr>
                      <w:rFonts w:ascii="Times New Roman" w:hAnsi="Times New Roman" w:cs="Times New Roman"/>
                      <w:sz w:val="20"/>
                      <w:szCs w:val="20"/>
                    </w:rPr>
                    <w:t xml:space="preserve"> (</w:t>
                  </w:r>
                  <w:proofErr w:type="spellStart"/>
                  <w:r w:rsidR="000301FB" w:rsidRPr="002C577A">
                    <w:rPr>
                      <w:rFonts w:ascii="Times New Roman" w:hAnsi="Times New Roman" w:cs="Times New Roman"/>
                      <w:sz w:val="20"/>
                      <w:szCs w:val="20"/>
                    </w:rPr>
                    <w:t>адрес</w:t>
                  </w:r>
                  <w:r w:rsidR="000301FB" w:rsidRPr="000214A7">
                    <w:rPr>
                      <w:rFonts w:ascii="Times New Roman" w:hAnsi="Times New Roman" w:cs="Times New Roman"/>
                      <w:sz w:val="20"/>
                      <w:szCs w:val="20"/>
                    </w:rPr>
                    <w:t>,</w:t>
                  </w:r>
                  <w:r w:rsidR="000301FB" w:rsidRPr="002C577A">
                    <w:rPr>
                      <w:rFonts w:ascii="Times New Roman" w:hAnsi="Times New Roman" w:cs="Times New Roman"/>
                      <w:sz w:val="20"/>
                      <w:szCs w:val="20"/>
                    </w:rPr>
                    <w:t>если</w:t>
                  </w:r>
                  <w:proofErr w:type="spellEnd"/>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Услуги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оказываются</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не</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дистанционно</w:t>
                  </w:r>
                  <w:r w:rsidR="000301FB" w:rsidRPr="000214A7">
                    <w:rPr>
                      <w:rFonts w:ascii="Times New Roman" w:hAnsi="Times New Roman" w:cs="Times New Roman"/>
                      <w:sz w:val="20"/>
                      <w:szCs w:val="20"/>
                    </w:rPr>
                    <w:t>):__________________________</w:t>
                  </w:r>
                </w:p>
              </w:tc>
              <w:tc>
                <w:tcPr>
                  <w:tcW w:w="3969" w:type="dxa"/>
                  <w:tcBorders>
                    <w:top w:val="nil"/>
                    <w:left w:val="nil"/>
                    <w:bottom w:val="nil"/>
                    <w:right w:val="nil"/>
                  </w:tcBorders>
                </w:tcPr>
                <w:p w14:paraId="730C29D1" w14:textId="3B680080" w:rsidR="000301FB" w:rsidRPr="002C577A"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4. </w:t>
                  </w:r>
                  <w:r w:rsidR="000301FB" w:rsidRPr="002C577A">
                    <w:rPr>
                      <w:rFonts w:ascii="Times New Roman" w:hAnsi="Times New Roman" w:cs="Times New Roman"/>
                      <w:sz w:val="20"/>
                      <w:szCs w:val="20"/>
                      <w:lang w:val="en-US"/>
                    </w:rPr>
                    <w:t>Services venue (address, if Services are not rendered remotely):_____________________________</w:t>
                  </w:r>
                </w:p>
              </w:tc>
            </w:tr>
            <w:tr w:rsidR="000301FB" w:rsidRPr="006C72E6" w14:paraId="2EB98370" w14:textId="77777777" w:rsidTr="008F5011">
              <w:trPr>
                <w:gridBefore w:val="2"/>
                <w:gridAfter w:val="1"/>
                <w:wBefore w:w="629" w:type="dxa"/>
                <w:wAfter w:w="284" w:type="dxa"/>
              </w:trPr>
              <w:tc>
                <w:tcPr>
                  <w:tcW w:w="4394" w:type="dxa"/>
                  <w:tcBorders>
                    <w:top w:val="nil"/>
                    <w:left w:val="nil"/>
                    <w:bottom w:val="nil"/>
                    <w:right w:val="nil"/>
                  </w:tcBorders>
                </w:tcPr>
                <w:p w14:paraId="7A7CEDCE" w14:textId="7EBC3C90"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5. </w:t>
                  </w:r>
                  <w:r w:rsidR="000301FB" w:rsidRPr="001C5134">
                    <w:rPr>
                      <w:rFonts w:ascii="Times New Roman" w:hAnsi="Times New Roman" w:cs="Times New Roman"/>
                      <w:sz w:val="20"/>
                      <w:szCs w:val="20"/>
                    </w:rPr>
                    <w:t>Количество работников Покупателя, в отношении которых оказываются Услуги: _____ чел. и/или ________групп.</w:t>
                  </w:r>
                </w:p>
                <w:p w14:paraId="5FDEBED8"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F4C572E" w14:textId="63D8240E"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5. </w:t>
                  </w:r>
                  <w:r w:rsidR="000301FB" w:rsidRPr="002C577A">
                    <w:rPr>
                      <w:rFonts w:ascii="Times New Roman" w:hAnsi="Times New Roman" w:cs="Times New Roman"/>
                      <w:sz w:val="20"/>
                      <w:szCs w:val="20"/>
                      <w:lang w:val="en-US"/>
                    </w:rPr>
                    <w:t>Number of Purchaser employees in respect of which the Services to be rendered: ________persons and/or ______groups</w:t>
                  </w:r>
                </w:p>
              </w:tc>
            </w:tr>
            <w:tr w:rsidR="000301FB" w:rsidRPr="00745DE3" w14:paraId="089D0D7D" w14:textId="77777777" w:rsidTr="008F5011">
              <w:trPr>
                <w:gridBefore w:val="2"/>
                <w:gridAfter w:val="1"/>
                <w:wBefore w:w="629" w:type="dxa"/>
                <w:wAfter w:w="284" w:type="dxa"/>
              </w:trPr>
              <w:tc>
                <w:tcPr>
                  <w:tcW w:w="4394" w:type="dxa"/>
                  <w:tcBorders>
                    <w:top w:val="nil"/>
                    <w:left w:val="nil"/>
                    <w:bottom w:val="nil"/>
                    <w:right w:val="nil"/>
                  </w:tcBorders>
                </w:tcPr>
                <w:p w14:paraId="25BBEFCC" w14:textId="38E7BF6D"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6. </w:t>
                  </w:r>
                  <w:r w:rsidR="000301FB" w:rsidRPr="001C5134">
                    <w:rPr>
                      <w:rFonts w:ascii="Times New Roman" w:hAnsi="Times New Roman" w:cs="Times New Roman"/>
                      <w:sz w:val="20"/>
                      <w:szCs w:val="20"/>
                    </w:rPr>
                    <w:t xml:space="preserve">Количество часов оказания </w:t>
                  </w:r>
                  <w:proofErr w:type="gramStart"/>
                  <w:r w:rsidR="000301FB" w:rsidRPr="001C5134">
                    <w:rPr>
                      <w:rFonts w:ascii="Times New Roman" w:hAnsi="Times New Roman" w:cs="Times New Roman"/>
                      <w:sz w:val="20"/>
                      <w:szCs w:val="20"/>
                    </w:rPr>
                    <w:t>Услуг:_</w:t>
                  </w:r>
                  <w:proofErr w:type="gramEnd"/>
                  <w:r w:rsidR="000301FB" w:rsidRPr="001C5134">
                    <w:rPr>
                      <w:rFonts w:ascii="Times New Roman" w:hAnsi="Times New Roman" w:cs="Times New Roman"/>
                      <w:sz w:val="20"/>
                      <w:szCs w:val="20"/>
                    </w:rPr>
                    <w:t xml:space="preserve">__________________________. </w:t>
                  </w:r>
                </w:p>
                <w:p w14:paraId="3972EE34"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0929187C" w14:textId="3F3F6B7A"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6. </w:t>
                  </w:r>
                  <w:r w:rsidR="000301FB" w:rsidRPr="002C577A">
                    <w:rPr>
                      <w:rFonts w:ascii="Times New Roman" w:hAnsi="Times New Roman" w:cs="Times New Roman"/>
                      <w:sz w:val="20"/>
                      <w:szCs w:val="20"/>
                      <w:lang w:val="en-US"/>
                    </w:rPr>
                    <w:t>Number</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hours</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the</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Services</w:t>
                  </w:r>
                  <w:proofErr w:type="gramStart"/>
                  <w:r w:rsidR="000301FB" w:rsidRPr="000214A7">
                    <w:rPr>
                      <w:rFonts w:ascii="Times New Roman" w:hAnsi="Times New Roman" w:cs="Times New Roman"/>
                      <w:sz w:val="20"/>
                      <w:szCs w:val="20"/>
                      <w:lang w:val="en-US"/>
                    </w:rPr>
                    <w:t>:_</w:t>
                  </w:r>
                  <w:proofErr w:type="gramEnd"/>
                  <w:r w:rsidR="000301FB" w:rsidRPr="000214A7">
                    <w:rPr>
                      <w:rFonts w:ascii="Times New Roman" w:hAnsi="Times New Roman" w:cs="Times New Roman"/>
                      <w:sz w:val="20"/>
                      <w:szCs w:val="20"/>
                      <w:lang w:val="en-US"/>
                    </w:rPr>
                    <w:t>____________________________.</w:t>
                  </w:r>
                </w:p>
              </w:tc>
            </w:tr>
            <w:tr w:rsidR="000301FB" w:rsidRPr="006C72E6" w14:paraId="322930EF" w14:textId="77777777" w:rsidTr="008F5011">
              <w:trPr>
                <w:gridBefore w:val="2"/>
                <w:gridAfter w:val="1"/>
                <w:wBefore w:w="629" w:type="dxa"/>
                <w:wAfter w:w="284" w:type="dxa"/>
              </w:trPr>
              <w:tc>
                <w:tcPr>
                  <w:tcW w:w="4394" w:type="dxa"/>
                  <w:tcBorders>
                    <w:top w:val="nil"/>
                    <w:left w:val="nil"/>
                    <w:bottom w:val="nil"/>
                    <w:right w:val="nil"/>
                  </w:tcBorders>
                </w:tcPr>
                <w:p w14:paraId="0A0C732C" w14:textId="7D2B76BF" w:rsidR="000301FB" w:rsidRPr="002C577A" w:rsidRDefault="000214A7" w:rsidP="000214A7">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7. </w:t>
                  </w:r>
                  <w:r w:rsidR="000301FB" w:rsidRPr="001C5134">
                    <w:rPr>
                      <w:rFonts w:ascii="Times New Roman" w:hAnsi="Times New Roman" w:cs="Times New Roman"/>
                      <w:sz w:val="20"/>
                      <w:szCs w:val="20"/>
                    </w:rPr>
                    <w:t>По окончании Услуг Поставщик направляет подписанный со своей стороны акт сдачи-приемки оказанных услуг, составленный по форме приложения «А» к настоящему заданию, в двух экземплярах (далее-Акт).  Покупатель в течение 10 (десяти) рабочих дней подписывает акт  со своей стороны и направляет Поставщику один экземпляр, либо направляет мотивированный отказ от подписания с перечнем возражений.</w:t>
                  </w:r>
                </w:p>
              </w:tc>
              <w:tc>
                <w:tcPr>
                  <w:tcW w:w="3969" w:type="dxa"/>
                  <w:tcBorders>
                    <w:top w:val="nil"/>
                    <w:left w:val="nil"/>
                    <w:bottom w:val="nil"/>
                    <w:right w:val="nil"/>
                  </w:tcBorders>
                </w:tcPr>
                <w:p w14:paraId="1AAB214C" w14:textId="155BB3F3"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7. </w:t>
                  </w:r>
                  <w:r w:rsidR="000301FB" w:rsidRPr="002C577A">
                    <w:rPr>
                      <w:rFonts w:ascii="Times New Roman" w:hAnsi="Times New Roman" w:cs="Times New Roman"/>
                      <w:sz w:val="20"/>
                      <w:szCs w:val="20"/>
                      <w:lang w:val="en-US"/>
                    </w:rPr>
                    <w:t>Upon completion of the Services, the Supplier shall send two signed copies of Services Delivery/Acceptance Act (hereinafter - Act) drafted as per Form of Attachment A hereto.  The Purchaser within 10 (ten) business days shall sign the Act and forward a copy to the Supplier or a substantiated refusal to sign it with the list of objections.</w:t>
                  </w:r>
                </w:p>
              </w:tc>
            </w:tr>
            <w:tr w:rsidR="000301FB" w:rsidRPr="006C72E6" w14:paraId="309C3377" w14:textId="77777777" w:rsidTr="008F5011">
              <w:trPr>
                <w:gridBefore w:val="2"/>
                <w:gridAfter w:val="1"/>
                <w:wBefore w:w="629" w:type="dxa"/>
                <w:wAfter w:w="284" w:type="dxa"/>
              </w:trPr>
              <w:tc>
                <w:tcPr>
                  <w:tcW w:w="4394" w:type="dxa"/>
                  <w:tcBorders>
                    <w:top w:val="nil"/>
                    <w:left w:val="nil"/>
                    <w:bottom w:val="nil"/>
                    <w:right w:val="nil"/>
                  </w:tcBorders>
                </w:tcPr>
                <w:p w14:paraId="0C752319" w14:textId="290391F3"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0301FB" w:rsidRPr="001C5134">
                    <w:rPr>
                      <w:rFonts w:ascii="Times New Roman" w:hAnsi="Times New Roman" w:cs="Times New Roman"/>
                      <w:sz w:val="20"/>
                      <w:szCs w:val="20"/>
                    </w:rPr>
                    <w:t>Ст</w:t>
                  </w:r>
                  <w:r w:rsidR="000301FB">
                    <w:rPr>
                      <w:rFonts w:ascii="Times New Roman" w:hAnsi="Times New Roman" w:cs="Times New Roman"/>
                      <w:sz w:val="20"/>
                      <w:szCs w:val="20"/>
                    </w:rPr>
                    <w:t>оимость Услуг составляет _____</w:t>
                  </w:r>
                  <w:r w:rsidR="000301FB" w:rsidRPr="001C5134">
                    <w:rPr>
                      <w:rFonts w:ascii="Times New Roman" w:hAnsi="Times New Roman" w:cs="Times New Roman"/>
                      <w:sz w:val="20"/>
                      <w:szCs w:val="20"/>
                    </w:rPr>
                    <w:t xml:space="preserve">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   </w:t>
                  </w:r>
                </w:p>
                <w:p w14:paraId="4E38D00D"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4926E3E" w14:textId="62C6E8A4"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8. </w:t>
                  </w:r>
                  <w:r w:rsidR="000301FB" w:rsidRPr="002C577A">
                    <w:rPr>
                      <w:rFonts w:ascii="Times New Roman" w:hAnsi="Times New Roman" w:cs="Times New Roman"/>
                      <w:sz w:val="20"/>
                      <w:szCs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0301FB" w:rsidRPr="000214A7" w14:paraId="4A523EDE" w14:textId="77777777" w:rsidTr="008F5011">
              <w:trPr>
                <w:gridBefore w:val="2"/>
                <w:gridAfter w:val="1"/>
                <w:wBefore w:w="629" w:type="dxa"/>
                <w:wAfter w:w="284" w:type="dxa"/>
              </w:trPr>
              <w:tc>
                <w:tcPr>
                  <w:tcW w:w="4394" w:type="dxa"/>
                  <w:tcBorders>
                    <w:top w:val="nil"/>
                    <w:left w:val="nil"/>
                    <w:bottom w:val="nil"/>
                    <w:right w:val="nil"/>
                  </w:tcBorders>
                </w:tcPr>
                <w:p w14:paraId="396754F2" w14:textId="02695D0D"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lastRenderedPageBreak/>
                    <w:t xml:space="preserve">9. </w:t>
                  </w:r>
                  <w:r w:rsidR="000301FB" w:rsidRPr="001C5134">
                    <w:rPr>
                      <w:rFonts w:ascii="Times New Roman" w:hAnsi="Times New Roman" w:cs="Times New Roman"/>
                      <w:sz w:val="20"/>
                      <w:szCs w:val="20"/>
                    </w:rPr>
                    <w:t>Дополнительные</w:t>
                  </w:r>
                  <w:r w:rsidR="000301FB" w:rsidRPr="000214A7">
                    <w:rPr>
                      <w:rFonts w:ascii="Times New Roman" w:hAnsi="Times New Roman" w:cs="Times New Roman"/>
                      <w:sz w:val="20"/>
                      <w:szCs w:val="20"/>
                      <w:lang w:val="en-US"/>
                    </w:rPr>
                    <w:t xml:space="preserve"> </w:t>
                  </w:r>
                  <w:r w:rsidR="000301FB" w:rsidRPr="001C5134">
                    <w:rPr>
                      <w:rFonts w:ascii="Times New Roman" w:hAnsi="Times New Roman" w:cs="Times New Roman"/>
                      <w:sz w:val="20"/>
                      <w:szCs w:val="20"/>
                    </w:rPr>
                    <w:t>требования</w:t>
                  </w:r>
                </w:p>
              </w:tc>
              <w:tc>
                <w:tcPr>
                  <w:tcW w:w="3969" w:type="dxa"/>
                  <w:tcBorders>
                    <w:top w:val="nil"/>
                    <w:left w:val="nil"/>
                    <w:bottom w:val="nil"/>
                    <w:right w:val="nil"/>
                  </w:tcBorders>
                </w:tcPr>
                <w:p w14:paraId="4C328CD9" w14:textId="313BEAF1"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2C577A">
                    <w:rPr>
                      <w:rFonts w:ascii="Times New Roman" w:hAnsi="Times New Roman" w:cs="Times New Roman"/>
                      <w:sz w:val="20"/>
                      <w:szCs w:val="20"/>
                      <w:lang w:val="en-US"/>
                    </w:rPr>
                    <w:t>Additional requirements</w:t>
                  </w:r>
                </w:p>
              </w:tc>
            </w:tr>
            <w:tr w:rsidR="000301FB" w:rsidRPr="006C72E6" w14:paraId="21C085C9" w14:textId="77777777" w:rsidTr="008F5011">
              <w:trPr>
                <w:gridBefore w:val="2"/>
                <w:gridAfter w:val="1"/>
                <w:wBefore w:w="629" w:type="dxa"/>
                <w:wAfter w:w="284" w:type="dxa"/>
              </w:trPr>
              <w:tc>
                <w:tcPr>
                  <w:tcW w:w="4394" w:type="dxa"/>
                  <w:tcBorders>
                    <w:top w:val="nil"/>
                    <w:left w:val="nil"/>
                    <w:bottom w:val="nil"/>
                    <w:right w:val="nil"/>
                  </w:tcBorders>
                </w:tcPr>
                <w:p w14:paraId="2770C3CD" w14:textId="12344205" w:rsidR="000301FB" w:rsidRPr="006C72E6" w:rsidRDefault="000301FB" w:rsidP="00F21730">
                  <w:pPr>
                    <w:tabs>
                      <w:tab w:val="center" w:pos="4153"/>
                      <w:tab w:val="right" w:pos="8306"/>
                    </w:tabs>
                    <w:spacing w:after="120"/>
                    <w:rPr>
                      <w:rFonts w:ascii="Times New Roman" w:hAnsi="Times New Roman" w:cs="Times New Roman"/>
                      <w:sz w:val="20"/>
                      <w:szCs w:val="20"/>
                    </w:rPr>
                  </w:pPr>
                  <w:r w:rsidRPr="000301FB">
                    <w:rPr>
                      <w:rFonts w:ascii="Times New Roman" w:hAnsi="Times New Roman" w:cs="Times New Roman"/>
                      <w:sz w:val="20"/>
                      <w:szCs w:val="20"/>
                    </w:rPr>
                    <w:t>Приложение</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w:t>
                  </w:r>
                  <w:r w:rsidRPr="006C72E6">
                    <w:rPr>
                      <w:rFonts w:ascii="Times New Roman" w:hAnsi="Times New Roman" w:cs="Times New Roman"/>
                      <w:sz w:val="20"/>
                      <w:szCs w:val="20"/>
                    </w:rPr>
                    <w:t xml:space="preserve"> – </w:t>
                  </w:r>
                  <w:r w:rsidRPr="000301FB">
                    <w:rPr>
                      <w:rFonts w:ascii="Times New Roman" w:hAnsi="Times New Roman" w:cs="Times New Roman"/>
                      <w:sz w:val="20"/>
                      <w:szCs w:val="20"/>
                    </w:rPr>
                    <w:t>форма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акта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сдачи</w:t>
                  </w:r>
                  <w:r w:rsidRPr="006C72E6">
                    <w:rPr>
                      <w:rFonts w:ascii="Times New Roman" w:hAnsi="Times New Roman" w:cs="Times New Roman"/>
                      <w:sz w:val="20"/>
                      <w:szCs w:val="20"/>
                    </w:rPr>
                    <w:t>-</w:t>
                  </w:r>
                  <w:r w:rsidRPr="000301FB">
                    <w:rPr>
                      <w:rFonts w:ascii="Times New Roman" w:hAnsi="Times New Roman" w:cs="Times New Roman"/>
                      <w:sz w:val="20"/>
                      <w:szCs w:val="20"/>
                    </w:rPr>
                    <w:t>приемки</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услуг</w:t>
                  </w:r>
                  <w:r w:rsidRPr="006C72E6">
                    <w:rPr>
                      <w:rFonts w:ascii="Times New Roman" w:hAnsi="Times New Roman" w:cs="Times New Roman"/>
                      <w:sz w:val="20"/>
                      <w:szCs w:val="20"/>
                    </w:rPr>
                    <w:t xml:space="preserve"> </w:t>
                  </w:r>
                </w:p>
              </w:tc>
              <w:tc>
                <w:tcPr>
                  <w:tcW w:w="3969" w:type="dxa"/>
                  <w:tcBorders>
                    <w:top w:val="nil"/>
                    <w:left w:val="nil"/>
                    <w:bottom w:val="nil"/>
                    <w:right w:val="nil"/>
                  </w:tcBorders>
                </w:tcPr>
                <w:p w14:paraId="2C144C51" w14:textId="6CC75C5B" w:rsidR="000301FB" w:rsidRPr="002C577A" w:rsidRDefault="000301FB" w:rsidP="0011099D">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Attachment A </w:t>
                  </w:r>
                  <w:r>
                    <w:rPr>
                      <w:rFonts w:ascii="Times New Roman" w:hAnsi="Times New Roman" w:cs="Times New Roman"/>
                      <w:sz w:val="20"/>
                      <w:szCs w:val="20"/>
                      <w:lang w:val="en-US"/>
                    </w:rPr>
                    <w:t>–</w:t>
                  </w:r>
                  <w:r w:rsidRPr="002C577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Form of </w:t>
                  </w:r>
                  <w:r w:rsidRPr="002C577A">
                    <w:rPr>
                      <w:rFonts w:ascii="Times New Roman" w:hAnsi="Times New Roman" w:cs="Times New Roman"/>
                      <w:sz w:val="20"/>
                      <w:szCs w:val="20"/>
                      <w:lang w:val="en-US"/>
                    </w:rPr>
                    <w:t>Services Delivery/Acceptance Act</w:t>
                  </w:r>
                </w:p>
              </w:tc>
            </w:tr>
            <w:tr w:rsidR="00F03A0B" w:rsidRPr="006C72E6" w14:paraId="2680BF97" w14:textId="77777777" w:rsidTr="008F5011">
              <w:tc>
                <w:tcPr>
                  <w:tcW w:w="345" w:type="dxa"/>
                  <w:tcBorders>
                    <w:top w:val="nil"/>
                    <w:left w:val="nil"/>
                    <w:bottom w:val="nil"/>
                    <w:right w:val="nil"/>
                  </w:tcBorders>
                </w:tcPr>
                <w:p w14:paraId="3F8294B8" w14:textId="767B8DB6" w:rsidR="00F03A0B" w:rsidRPr="000214A7" w:rsidRDefault="00F03A0B" w:rsidP="00762B8F">
                  <w:pPr>
                    <w:tabs>
                      <w:tab w:val="center" w:pos="4153"/>
                      <w:tab w:val="right" w:pos="8306"/>
                    </w:tabs>
                    <w:spacing w:after="120"/>
                    <w:rPr>
                      <w:rFonts w:ascii="Times New Roman" w:hAnsi="Times New Roman" w:cs="Times New Roman"/>
                      <w:sz w:val="20"/>
                      <w:szCs w:val="20"/>
                      <w:lang w:val="en-US"/>
                    </w:rPr>
                  </w:pPr>
                </w:p>
              </w:tc>
              <w:tc>
                <w:tcPr>
                  <w:tcW w:w="8931" w:type="dxa"/>
                  <w:gridSpan w:val="4"/>
                  <w:tcBorders>
                    <w:top w:val="nil"/>
                    <w:left w:val="nil"/>
                    <w:bottom w:val="nil"/>
                    <w:right w:val="nil"/>
                  </w:tcBorders>
                </w:tcPr>
                <w:p w14:paraId="0F901BA2" w14:textId="3CBFE6E5" w:rsidR="00F03A0B" w:rsidRPr="000214A7" w:rsidRDefault="00F03A0B" w:rsidP="00F03A0B">
                  <w:pPr>
                    <w:tabs>
                      <w:tab w:val="center" w:pos="4153"/>
                      <w:tab w:val="right" w:pos="8306"/>
                    </w:tabs>
                    <w:spacing w:after="120"/>
                    <w:jc w:val="both"/>
                    <w:rPr>
                      <w:rFonts w:ascii="Times New Roman" w:hAnsi="Times New Roman" w:cs="Times New Roman"/>
                      <w:sz w:val="20"/>
                      <w:szCs w:val="20"/>
                      <w:lang w:val="en-US"/>
                    </w:rPr>
                  </w:pPr>
                </w:p>
              </w:tc>
            </w:tr>
            <w:tr w:rsidR="00996BDF" w:rsidRPr="006C72E6" w14:paraId="781345C0" w14:textId="77777777" w:rsidTr="008F5011">
              <w:tc>
                <w:tcPr>
                  <w:tcW w:w="345" w:type="dxa"/>
                  <w:tcBorders>
                    <w:top w:val="nil"/>
                    <w:left w:val="nil"/>
                    <w:bottom w:val="nil"/>
                    <w:right w:val="nil"/>
                  </w:tcBorders>
                </w:tcPr>
                <w:p w14:paraId="06359050" w14:textId="77777777" w:rsidR="00996BDF" w:rsidRPr="000214A7" w:rsidRDefault="00996BDF" w:rsidP="00762B8F">
                  <w:pPr>
                    <w:tabs>
                      <w:tab w:val="center" w:pos="4153"/>
                      <w:tab w:val="right" w:pos="8306"/>
                    </w:tabs>
                    <w:spacing w:after="120"/>
                    <w:rPr>
                      <w:sz w:val="20"/>
                      <w:szCs w:val="20"/>
                      <w:lang w:val="en-US"/>
                    </w:rPr>
                  </w:pPr>
                </w:p>
              </w:tc>
              <w:tc>
                <w:tcPr>
                  <w:tcW w:w="8931" w:type="dxa"/>
                  <w:gridSpan w:val="4"/>
                  <w:tcBorders>
                    <w:top w:val="nil"/>
                    <w:left w:val="nil"/>
                    <w:bottom w:val="nil"/>
                    <w:right w:val="nil"/>
                  </w:tcBorders>
                </w:tcPr>
                <w:p w14:paraId="4FEDFD17" w14:textId="77777777" w:rsidR="00996BDF" w:rsidRPr="000214A7" w:rsidRDefault="00996BDF" w:rsidP="00F03A0B">
                  <w:pPr>
                    <w:tabs>
                      <w:tab w:val="center" w:pos="4153"/>
                      <w:tab w:val="right" w:pos="8306"/>
                    </w:tabs>
                    <w:spacing w:after="120"/>
                    <w:jc w:val="both"/>
                    <w:rPr>
                      <w:sz w:val="20"/>
                      <w:szCs w:val="20"/>
                      <w:lang w:val="en-US"/>
                    </w:rPr>
                  </w:pPr>
                </w:p>
              </w:tc>
            </w:tr>
          </w:tbl>
          <w:p w14:paraId="12FEC160" w14:textId="7B5DD55A" w:rsidR="00C81F7B" w:rsidRPr="000214A7" w:rsidRDefault="00C81F7B" w:rsidP="00E051B4">
            <w:pPr>
              <w:pStyle w:val="aa"/>
              <w:tabs>
                <w:tab w:val="center" w:pos="4153"/>
                <w:tab w:val="right" w:pos="8306"/>
              </w:tabs>
              <w:spacing w:after="120"/>
              <w:rPr>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F21730" w:rsidRPr="001C5134" w14:paraId="4F9BB06C" w14:textId="77777777" w:rsidTr="006A7AD2">
        <w:tc>
          <w:tcPr>
            <w:tcW w:w="4815" w:type="dxa"/>
            <w:tcBorders>
              <w:right w:val="nil"/>
            </w:tcBorders>
          </w:tcPr>
          <w:p w14:paraId="1CD7483B" w14:textId="77777777" w:rsidR="00F21730" w:rsidRPr="00F21730" w:rsidRDefault="00F21730" w:rsidP="00F21730">
            <w:pPr>
              <w:tabs>
                <w:tab w:val="left" w:pos="6320"/>
              </w:tabs>
              <w:jc w:val="center"/>
              <w:rPr>
                <w:rFonts w:ascii="Times New Roman" w:hAnsi="Times New Roman" w:cs="Times New Roman"/>
                <w:b/>
                <w:sz w:val="20"/>
                <w:szCs w:val="20"/>
              </w:rPr>
            </w:pPr>
            <w:r w:rsidRPr="00085E9C">
              <w:rPr>
                <w:rFonts w:ascii="Times New Roman" w:hAnsi="Times New Roman" w:cs="Times New Roman"/>
                <w:b/>
                <w:sz w:val="20"/>
                <w:szCs w:val="20"/>
                <w:lang w:val="en-US"/>
              </w:rPr>
              <w:lastRenderedPageBreak/>
              <w:t xml:space="preserve">         </w:t>
            </w:r>
            <w:r w:rsidRPr="00F21730">
              <w:rPr>
                <w:rFonts w:ascii="Times New Roman" w:hAnsi="Times New Roman" w:cs="Times New Roman"/>
                <w:b/>
                <w:sz w:val="20"/>
                <w:szCs w:val="20"/>
              </w:rPr>
              <w:t xml:space="preserve">ПОСТАВЩИК/SUPPLIER </w:t>
            </w:r>
          </w:p>
          <w:p w14:paraId="09FACF63" w14:textId="77777777" w:rsidR="00F21730" w:rsidRPr="00F21730" w:rsidRDefault="00F21730" w:rsidP="00F21730">
            <w:pPr>
              <w:jc w:val="center"/>
              <w:rPr>
                <w:rFonts w:ascii="Times New Roman" w:hAnsi="Times New Roman" w:cs="Times New Roman"/>
                <w:sz w:val="20"/>
                <w:szCs w:val="20"/>
              </w:rPr>
            </w:pPr>
          </w:p>
          <w:p w14:paraId="75F2B52B" w14:textId="77777777" w:rsidR="00F21730" w:rsidRPr="00F21730" w:rsidRDefault="00F21730" w:rsidP="00F21730">
            <w:pPr>
              <w:jc w:val="center"/>
              <w:rPr>
                <w:rFonts w:ascii="Times New Roman" w:hAnsi="Times New Roman" w:cs="Times New Roman"/>
                <w:sz w:val="20"/>
                <w:szCs w:val="20"/>
              </w:rPr>
            </w:pPr>
          </w:p>
          <w:p w14:paraId="7B1D3944"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_____________________________</w:t>
            </w:r>
          </w:p>
          <w:p w14:paraId="2B2ACF47" w14:textId="77777777" w:rsidR="00F21730" w:rsidRPr="00F21730" w:rsidRDefault="00F21730" w:rsidP="00F21730">
            <w:pPr>
              <w:jc w:val="center"/>
              <w:rPr>
                <w:rFonts w:ascii="Times New Roman" w:hAnsi="Times New Roman" w:cs="Times New Roman"/>
                <w:sz w:val="20"/>
                <w:szCs w:val="20"/>
              </w:rPr>
            </w:pPr>
          </w:p>
          <w:p w14:paraId="245EAE16" w14:textId="16E18A98" w:rsidR="00F21730" w:rsidRPr="00F21730" w:rsidRDefault="00F21730" w:rsidP="00F21730">
            <w:pPr>
              <w:jc w:val="center"/>
              <w:rPr>
                <w:rFonts w:ascii="Times New Roman" w:hAnsi="Times New Roman" w:cs="Times New Roman"/>
                <w:sz w:val="20"/>
                <w:szCs w:val="20"/>
              </w:rPr>
            </w:pPr>
          </w:p>
          <w:p w14:paraId="658EA562" w14:textId="551C4DAE" w:rsidR="00F21730" w:rsidRPr="00F21730" w:rsidRDefault="00F21730" w:rsidP="00F21730">
            <w:pPr>
              <w:jc w:val="center"/>
              <w:rPr>
                <w:rFonts w:ascii="Times New Roman" w:hAnsi="Times New Roman" w:cs="Times New Roman"/>
                <w:sz w:val="20"/>
                <w:szCs w:val="20"/>
              </w:rPr>
            </w:pPr>
          </w:p>
          <w:p w14:paraId="39DCDFC2" w14:textId="24C24917" w:rsidR="00F21730" w:rsidRPr="00F21730" w:rsidRDefault="00F21730" w:rsidP="00F21730">
            <w:pPr>
              <w:jc w:val="center"/>
              <w:rPr>
                <w:rFonts w:ascii="Times New Roman" w:hAnsi="Times New Roman" w:cs="Times New Roman"/>
                <w:sz w:val="20"/>
                <w:szCs w:val="20"/>
              </w:rPr>
            </w:pPr>
          </w:p>
          <w:p w14:paraId="4C7AC8A7" w14:textId="3BE1A352" w:rsidR="00F21730" w:rsidRPr="00F21730" w:rsidRDefault="00F21730" w:rsidP="00F21730">
            <w:pPr>
              <w:jc w:val="center"/>
              <w:rPr>
                <w:rFonts w:ascii="Times New Roman" w:hAnsi="Times New Roman" w:cs="Times New Roman"/>
                <w:sz w:val="20"/>
                <w:szCs w:val="20"/>
              </w:rPr>
            </w:pPr>
          </w:p>
          <w:p w14:paraId="5A43639E" w14:textId="39083497" w:rsidR="00F21730" w:rsidRPr="00F21730" w:rsidRDefault="00F21730" w:rsidP="00F21730">
            <w:pPr>
              <w:jc w:val="center"/>
              <w:rPr>
                <w:rFonts w:ascii="Times New Roman" w:hAnsi="Times New Roman" w:cs="Times New Roman"/>
                <w:sz w:val="20"/>
                <w:szCs w:val="20"/>
              </w:rPr>
            </w:pPr>
          </w:p>
          <w:p w14:paraId="0AD648E5" w14:textId="3750D33F" w:rsidR="00F21730" w:rsidRPr="00F21730" w:rsidRDefault="00F21730" w:rsidP="00F21730">
            <w:pPr>
              <w:jc w:val="center"/>
              <w:rPr>
                <w:rFonts w:ascii="Times New Roman" w:hAnsi="Times New Roman" w:cs="Times New Roman"/>
                <w:sz w:val="20"/>
                <w:szCs w:val="20"/>
              </w:rPr>
            </w:pPr>
          </w:p>
          <w:p w14:paraId="32C4EB0F" w14:textId="162464ED" w:rsidR="00F21730" w:rsidRPr="00F21730" w:rsidRDefault="00F21730" w:rsidP="00F21730">
            <w:pPr>
              <w:jc w:val="center"/>
              <w:rPr>
                <w:rFonts w:ascii="Times New Roman" w:hAnsi="Times New Roman" w:cs="Times New Roman"/>
                <w:sz w:val="20"/>
                <w:szCs w:val="20"/>
              </w:rPr>
            </w:pPr>
          </w:p>
          <w:p w14:paraId="0D409265" w14:textId="28BB6C9C" w:rsidR="00F21730" w:rsidRPr="00F21730" w:rsidRDefault="00F21730" w:rsidP="00F21730">
            <w:pPr>
              <w:jc w:val="center"/>
              <w:rPr>
                <w:rFonts w:ascii="Times New Roman" w:hAnsi="Times New Roman" w:cs="Times New Roman"/>
                <w:sz w:val="20"/>
                <w:szCs w:val="20"/>
              </w:rPr>
            </w:pPr>
          </w:p>
          <w:p w14:paraId="39426461" w14:textId="5909AF97" w:rsidR="00F21730" w:rsidRPr="00F21730" w:rsidRDefault="00F21730" w:rsidP="00F21730">
            <w:pPr>
              <w:jc w:val="center"/>
              <w:rPr>
                <w:rFonts w:ascii="Times New Roman" w:hAnsi="Times New Roman" w:cs="Times New Roman"/>
                <w:sz w:val="20"/>
                <w:szCs w:val="20"/>
              </w:rPr>
            </w:pPr>
          </w:p>
          <w:p w14:paraId="63A21C14" w14:textId="7600E73C" w:rsidR="00F21730" w:rsidRPr="00F21730" w:rsidRDefault="00F21730" w:rsidP="00F21730">
            <w:pPr>
              <w:jc w:val="center"/>
              <w:rPr>
                <w:rFonts w:ascii="Times New Roman" w:hAnsi="Times New Roman" w:cs="Times New Roman"/>
                <w:sz w:val="20"/>
                <w:szCs w:val="20"/>
              </w:rPr>
            </w:pPr>
          </w:p>
          <w:p w14:paraId="1BB3E302" w14:textId="2DFEF950" w:rsidR="00F21730" w:rsidRPr="00F21730" w:rsidRDefault="00F21730" w:rsidP="00F21730">
            <w:pPr>
              <w:jc w:val="center"/>
              <w:rPr>
                <w:rFonts w:ascii="Times New Roman" w:hAnsi="Times New Roman" w:cs="Times New Roman"/>
                <w:sz w:val="20"/>
                <w:szCs w:val="20"/>
              </w:rPr>
            </w:pPr>
          </w:p>
          <w:p w14:paraId="29AF41B7" w14:textId="1E7655B5" w:rsidR="00F21730" w:rsidRPr="00F21730" w:rsidRDefault="00F21730" w:rsidP="00F21730">
            <w:pPr>
              <w:jc w:val="center"/>
              <w:rPr>
                <w:rFonts w:ascii="Times New Roman" w:hAnsi="Times New Roman" w:cs="Times New Roman"/>
                <w:sz w:val="20"/>
                <w:szCs w:val="20"/>
              </w:rPr>
            </w:pPr>
          </w:p>
          <w:p w14:paraId="3CC2B907" w14:textId="78EF7BE8" w:rsidR="00F21730" w:rsidRPr="00F21730" w:rsidRDefault="00F21730" w:rsidP="00F21730">
            <w:pPr>
              <w:jc w:val="center"/>
              <w:rPr>
                <w:rFonts w:ascii="Times New Roman" w:hAnsi="Times New Roman" w:cs="Times New Roman"/>
                <w:sz w:val="20"/>
                <w:szCs w:val="20"/>
              </w:rPr>
            </w:pPr>
          </w:p>
          <w:p w14:paraId="1671786F" w14:textId="0670F567" w:rsidR="00F21730" w:rsidRPr="00F21730" w:rsidRDefault="00F21730" w:rsidP="00F21730">
            <w:pPr>
              <w:jc w:val="center"/>
              <w:rPr>
                <w:rFonts w:ascii="Times New Roman" w:hAnsi="Times New Roman" w:cs="Times New Roman"/>
                <w:sz w:val="20"/>
                <w:szCs w:val="20"/>
              </w:rPr>
            </w:pPr>
          </w:p>
          <w:p w14:paraId="36831B94" w14:textId="3F971874" w:rsidR="00F21730" w:rsidRPr="00F21730" w:rsidRDefault="00F21730" w:rsidP="00F21730">
            <w:pPr>
              <w:jc w:val="center"/>
              <w:rPr>
                <w:rFonts w:ascii="Times New Roman" w:hAnsi="Times New Roman" w:cs="Times New Roman"/>
                <w:sz w:val="20"/>
                <w:szCs w:val="20"/>
              </w:rPr>
            </w:pPr>
          </w:p>
          <w:p w14:paraId="2291F435" w14:textId="2A6FD1B8" w:rsidR="00F21730" w:rsidRPr="00F21730" w:rsidRDefault="00F21730" w:rsidP="00F21730">
            <w:pPr>
              <w:jc w:val="center"/>
              <w:rPr>
                <w:rFonts w:ascii="Times New Roman" w:hAnsi="Times New Roman" w:cs="Times New Roman"/>
                <w:sz w:val="20"/>
                <w:szCs w:val="20"/>
              </w:rPr>
            </w:pPr>
          </w:p>
          <w:p w14:paraId="1ECD4C46" w14:textId="0444F8D1" w:rsidR="00F21730" w:rsidRPr="00F21730" w:rsidRDefault="00F21730" w:rsidP="00F21730">
            <w:pPr>
              <w:jc w:val="center"/>
              <w:rPr>
                <w:rFonts w:ascii="Times New Roman" w:hAnsi="Times New Roman" w:cs="Times New Roman"/>
                <w:sz w:val="20"/>
                <w:szCs w:val="20"/>
              </w:rPr>
            </w:pPr>
          </w:p>
          <w:p w14:paraId="650A0D37" w14:textId="0A5D28A7" w:rsidR="00F21730" w:rsidRPr="00F21730" w:rsidRDefault="00F21730" w:rsidP="00F21730">
            <w:pPr>
              <w:jc w:val="center"/>
              <w:rPr>
                <w:rFonts w:ascii="Times New Roman" w:hAnsi="Times New Roman" w:cs="Times New Roman"/>
                <w:sz w:val="20"/>
                <w:szCs w:val="20"/>
              </w:rPr>
            </w:pPr>
          </w:p>
          <w:p w14:paraId="32ED48AA" w14:textId="4B47161A" w:rsidR="00F21730" w:rsidRPr="00F21730" w:rsidRDefault="00F21730" w:rsidP="00F21730">
            <w:pPr>
              <w:jc w:val="center"/>
              <w:rPr>
                <w:rFonts w:ascii="Times New Roman" w:hAnsi="Times New Roman" w:cs="Times New Roman"/>
                <w:sz w:val="20"/>
                <w:szCs w:val="20"/>
              </w:rPr>
            </w:pPr>
          </w:p>
          <w:p w14:paraId="0127CA8D" w14:textId="4EA6543C" w:rsidR="00F21730" w:rsidRPr="00F21730" w:rsidRDefault="00F21730" w:rsidP="00F21730">
            <w:pPr>
              <w:jc w:val="center"/>
              <w:rPr>
                <w:rFonts w:ascii="Times New Roman" w:hAnsi="Times New Roman" w:cs="Times New Roman"/>
                <w:sz w:val="20"/>
                <w:szCs w:val="20"/>
              </w:rPr>
            </w:pPr>
          </w:p>
          <w:p w14:paraId="5DFA690C" w14:textId="7C08FDE3" w:rsidR="00F21730" w:rsidRPr="00F21730" w:rsidRDefault="00F21730" w:rsidP="00F21730">
            <w:pPr>
              <w:jc w:val="center"/>
              <w:rPr>
                <w:rFonts w:ascii="Times New Roman" w:hAnsi="Times New Roman" w:cs="Times New Roman"/>
                <w:sz w:val="20"/>
                <w:szCs w:val="20"/>
              </w:rPr>
            </w:pPr>
          </w:p>
          <w:p w14:paraId="0000F983" w14:textId="165D716A" w:rsidR="00F21730" w:rsidRPr="00F21730" w:rsidRDefault="00F21730" w:rsidP="00F21730">
            <w:pPr>
              <w:jc w:val="center"/>
              <w:rPr>
                <w:rFonts w:ascii="Times New Roman" w:hAnsi="Times New Roman" w:cs="Times New Roman"/>
                <w:sz w:val="20"/>
                <w:szCs w:val="20"/>
              </w:rPr>
            </w:pPr>
          </w:p>
          <w:p w14:paraId="19D49A85" w14:textId="59EC8AE8" w:rsidR="00F21730" w:rsidRPr="00F21730" w:rsidRDefault="00F21730" w:rsidP="00F21730">
            <w:pPr>
              <w:jc w:val="center"/>
              <w:rPr>
                <w:rFonts w:ascii="Times New Roman" w:hAnsi="Times New Roman" w:cs="Times New Roman"/>
                <w:sz w:val="20"/>
                <w:szCs w:val="20"/>
              </w:rPr>
            </w:pPr>
          </w:p>
          <w:p w14:paraId="6299CEA8" w14:textId="0969970C" w:rsidR="00F21730" w:rsidRPr="00F21730" w:rsidRDefault="00F21730" w:rsidP="00F21730">
            <w:pPr>
              <w:jc w:val="center"/>
              <w:rPr>
                <w:rFonts w:ascii="Times New Roman" w:hAnsi="Times New Roman" w:cs="Times New Roman"/>
                <w:sz w:val="20"/>
                <w:szCs w:val="20"/>
              </w:rPr>
            </w:pPr>
          </w:p>
          <w:p w14:paraId="32D4700A" w14:textId="676DA994" w:rsidR="00F21730" w:rsidRPr="00F21730" w:rsidRDefault="00F21730" w:rsidP="00F21730">
            <w:pPr>
              <w:jc w:val="center"/>
              <w:rPr>
                <w:rFonts w:ascii="Times New Roman" w:hAnsi="Times New Roman" w:cs="Times New Roman"/>
                <w:sz w:val="20"/>
                <w:szCs w:val="20"/>
              </w:rPr>
            </w:pPr>
          </w:p>
          <w:p w14:paraId="750F7D63" w14:textId="15DEB90F" w:rsidR="00F21730" w:rsidRPr="00F21730" w:rsidRDefault="00F21730" w:rsidP="00F21730">
            <w:pPr>
              <w:jc w:val="center"/>
              <w:rPr>
                <w:rFonts w:ascii="Times New Roman" w:hAnsi="Times New Roman" w:cs="Times New Roman"/>
                <w:sz w:val="20"/>
                <w:szCs w:val="20"/>
              </w:rPr>
            </w:pPr>
          </w:p>
          <w:p w14:paraId="1C6E28AD" w14:textId="4C218827" w:rsidR="00F21730" w:rsidRPr="00F21730" w:rsidRDefault="00F21730" w:rsidP="00F21730">
            <w:pPr>
              <w:jc w:val="center"/>
              <w:rPr>
                <w:rFonts w:ascii="Times New Roman" w:hAnsi="Times New Roman" w:cs="Times New Roman"/>
                <w:sz w:val="20"/>
                <w:szCs w:val="20"/>
              </w:rPr>
            </w:pPr>
          </w:p>
          <w:p w14:paraId="3D711C1B" w14:textId="5A02355E" w:rsidR="00F21730" w:rsidRPr="00F21730" w:rsidRDefault="00F21730" w:rsidP="00F21730">
            <w:pPr>
              <w:jc w:val="center"/>
              <w:rPr>
                <w:rFonts w:ascii="Times New Roman" w:hAnsi="Times New Roman" w:cs="Times New Roman"/>
                <w:sz w:val="20"/>
                <w:szCs w:val="20"/>
              </w:rPr>
            </w:pPr>
          </w:p>
          <w:p w14:paraId="21C64692" w14:textId="5DDF8121" w:rsidR="00F21730" w:rsidRPr="00F21730" w:rsidRDefault="00F21730" w:rsidP="00F21730">
            <w:pPr>
              <w:jc w:val="center"/>
              <w:rPr>
                <w:rFonts w:ascii="Times New Roman" w:hAnsi="Times New Roman" w:cs="Times New Roman"/>
                <w:sz w:val="20"/>
                <w:szCs w:val="20"/>
              </w:rPr>
            </w:pPr>
          </w:p>
          <w:p w14:paraId="6269AB86" w14:textId="16F86562" w:rsidR="00F21730" w:rsidRPr="00F21730" w:rsidRDefault="00F21730" w:rsidP="00F21730">
            <w:pPr>
              <w:jc w:val="center"/>
              <w:rPr>
                <w:rFonts w:ascii="Times New Roman" w:hAnsi="Times New Roman" w:cs="Times New Roman"/>
                <w:sz w:val="20"/>
                <w:szCs w:val="20"/>
              </w:rPr>
            </w:pPr>
          </w:p>
          <w:p w14:paraId="525629E1" w14:textId="315B2F78" w:rsidR="00F21730" w:rsidRPr="00F21730" w:rsidRDefault="00F21730" w:rsidP="00F21730">
            <w:pPr>
              <w:jc w:val="center"/>
              <w:rPr>
                <w:rFonts w:ascii="Times New Roman" w:hAnsi="Times New Roman" w:cs="Times New Roman"/>
                <w:sz w:val="20"/>
                <w:szCs w:val="20"/>
              </w:rPr>
            </w:pPr>
          </w:p>
          <w:p w14:paraId="1238E0CB" w14:textId="1B5B4276" w:rsidR="00F21730" w:rsidRPr="00F21730" w:rsidRDefault="00F21730" w:rsidP="00F21730">
            <w:pPr>
              <w:jc w:val="center"/>
              <w:rPr>
                <w:rFonts w:ascii="Times New Roman" w:hAnsi="Times New Roman" w:cs="Times New Roman"/>
                <w:sz w:val="20"/>
                <w:szCs w:val="20"/>
              </w:rPr>
            </w:pPr>
          </w:p>
          <w:p w14:paraId="171166B0" w14:textId="66B6A4FE" w:rsidR="00F21730" w:rsidRPr="00F21730" w:rsidRDefault="00F21730" w:rsidP="00F21730">
            <w:pPr>
              <w:jc w:val="center"/>
              <w:rPr>
                <w:rFonts w:ascii="Times New Roman" w:hAnsi="Times New Roman" w:cs="Times New Roman"/>
                <w:sz w:val="20"/>
                <w:szCs w:val="20"/>
              </w:rPr>
            </w:pPr>
          </w:p>
          <w:p w14:paraId="07E481B6" w14:textId="69674F06" w:rsidR="00F21730" w:rsidRPr="00F21730" w:rsidRDefault="00F21730" w:rsidP="00F21730">
            <w:pPr>
              <w:jc w:val="center"/>
              <w:rPr>
                <w:rFonts w:ascii="Times New Roman" w:hAnsi="Times New Roman" w:cs="Times New Roman"/>
                <w:sz w:val="20"/>
                <w:szCs w:val="20"/>
              </w:rPr>
            </w:pPr>
          </w:p>
          <w:p w14:paraId="3B4F7EEF" w14:textId="36AE5905" w:rsidR="00F21730" w:rsidRPr="00F21730" w:rsidRDefault="00F21730" w:rsidP="00F21730">
            <w:pPr>
              <w:jc w:val="center"/>
              <w:rPr>
                <w:rFonts w:ascii="Times New Roman" w:hAnsi="Times New Roman" w:cs="Times New Roman"/>
                <w:sz w:val="20"/>
                <w:szCs w:val="20"/>
              </w:rPr>
            </w:pPr>
          </w:p>
          <w:p w14:paraId="5999EDC1" w14:textId="46A54A8B" w:rsidR="00F21730" w:rsidRPr="00F21730" w:rsidRDefault="00F21730" w:rsidP="00F21730">
            <w:pPr>
              <w:jc w:val="center"/>
              <w:rPr>
                <w:rFonts w:ascii="Times New Roman" w:hAnsi="Times New Roman" w:cs="Times New Roman"/>
                <w:sz w:val="20"/>
                <w:szCs w:val="20"/>
              </w:rPr>
            </w:pPr>
          </w:p>
          <w:p w14:paraId="4E29968E" w14:textId="3374876A" w:rsidR="00F21730" w:rsidRPr="00F21730" w:rsidRDefault="00F21730" w:rsidP="00F21730">
            <w:pPr>
              <w:jc w:val="center"/>
              <w:rPr>
                <w:rFonts w:ascii="Times New Roman" w:hAnsi="Times New Roman" w:cs="Times New Roman"/>
                <w:sz w:val="20"/>
                <w:szCs w:val="20"/>
              </w:rPr>
            </w:pPr>
          </w:p>
          <w:p w14:paraId="187BB032" w14:textId="3D30B43B" w:rsidR="00F21730" w:rsidRPr="00F21730" w:rsidRDefault="00F21730" w:rsidP="00F21730">
            <w:pPr>
              <w:jc w:val="center"/>
              <w:rPr>
                <w:rFonts w:ascii="Times New Roman" w:hAnsi="Times New Roman" w:cs="Times New Roman"/>
                <w:sz w:val="20"/>
                <w:szCs w:val="20"/>
              </w:rPr>
            </w:pPr>
          </w:p>
          <w:p w14:paraId="107F1A85" w14:textId="29953CAF" w:rsidR="00F21730" w:rsidRPr="00F21730" w:rsidRDefault="00F21730" w:rsidP="00F21730">
            <w:pPr>
              <w:jc w:val="center"/>
              <w:rPr>
                <w:rFonts w:ascii="Times New Roman" w:hAnsi="Times New Roman" w:cs="Times New Roman"/>
                <w:sz w:val="20"/>
                <w:szCs w:val="20"/>
              </w:rPr>
            </w:pPr>
          </w:p>
          <w:p w14:paraId="5D45C377" w14:textId="39B06E1B" w:rsidR="00F21730" w:rsidRPr="00F21730" w:rsidRDefault="00F21730" w:rsidP="00F21730">
            <w:pPr>
              <w:jc w:val="center"/>
              <w:rPr>
                <w:rFonts w:ascii="Times New Roman" w:hAnsi="Times New Roman" w:cs="Times New Roman"/>
                <w:sz w:val="20"/>
                <w:szCs w:val="20"/>
              </w:rPr>
            </w:pPr>
          </w:p>
          <w:p w14:paraId="407CDC06" w14:textId="6BD36603" w:rsidR="00F21730" w:rsidRPr="00F21730" w:rsidRDefault="00F21730" w:rsidP="00F21730">
            <w:pPr>
              <w:jc w:val="center"/>
              <w:rPr>
                <w:rFonts w:ascii="Times New Roman" w:hAnsi="Times New Roman" w:cs="Times New Roman"/>
                <w:sz w:val="20"/>
                <w:szCs w:val="20"/>
              </w:rPr>
            </w:pPr>
          </w:p>
          <w:p w14:paraId="27FD711C" w14:textId="4A0F3D47" w:rsidR="00F21730" w:rsidRPr="00F21730" w:rsidRDefault="00F21730" w:rsidP="00F21730">
            <w:pPr>
              <w:jc w:val="center"/>
              <w:rPr>
                <w:rFonts w:ascii="Times New Roman" w:hAnsi="Times New Roman" w:cs="Times New Roman"/>
                <w:sz w:val="20"/>
                <w:szCs w:val="20"/>
              </w:rPr>
            </w:pPr>
          </w:p>
          <w:p w14:paraId="45AEA0A3" w14:textId="671BFBBE" w:rsidR="00F21730" w:rsidRPr="00F21730" w:rsidRDefault="00F21730" w:rsidP="00F21730">
            <w:pPr>
              <w:jc w:val="center"/>
              <w:rPr>
                <w:rFonts w:ascii="Times New Roman" w:hAnsi="Times New Roman" w:cs="Times New Roman"/>
                <w:sz w:val="20"/>
                <w:szCs w:val="20"/>
              </w:rPr>
            </w:pPr>
          </w:p>
          <w:p w14:paraId="379598CB" w14:textId="6B9DABF3" w:rsidR="00F21730" w:rsidRPr="00F21730" w:rsidRDefault="00F21730" w:rsidP="00F21730">
            <w:pPr>
              <w:jc w:val="center"/>
              <w:rPr>
                <w:rFonts w:ascii="Times New Roman" w:hAnsi="Times New Roman" w:cs="Times New Roman"/>
                <w:sz w:val="20"/>
                <w:szCs w:val="20"/>
              </w:rPr>
            </w:pPr>
          </w:p>
          <w:p w14:paraId="415D02F2" w14:textId="32F5EE31" w:rsidR="00F21730" w:rsidRPr="00F21730" w:rsidRDefault="00F21730" w:rsidP="00F21730">
            <w:pPr>
              <w:spacing w:before="60" w:after="120"/>
              <w:jc w:val="center"/>
              <w:rPr>
                <w:rFonts w:ascii="Times New Roman" w:hAnsi="Times New Roman" w:cs="Times New Roman"/>
                <w:sz w:val="20"/>
                <w:szCs w:val="20"/>
              </w:rPr>
            </w:pPr>
          </w:p>
        </w:tc>
        <w:tc>
          <w:tcPr>
            <w:tcW w:w="4599" w:type="dxa"/>
            <w:tcBorders>
              <w:left w:val="nil"/>
            </w:tcBorders>
          </w:tcPr>
          <w:p w14:paraId="5F494CEB" w14:textId="77777777" w:rsidR="00F21730" w:rsidRPr="00F21730" w:rsidRDefault="00F21730" w:rsidP="00F21730">
            <w:pPr>
              <w:jc w:val="center"/>
              <w:rPr>
                <w:rFonts w:ascii="Times New Roman" w:hAnsi="Times New Roman" w:cs="Times New Roman"/>
                <w:b/>
                <w:sz w:val="20"/>
                <w:szCs w:val="20"/>
              </w:rPr>
            </w:pPr>
            <w:r w:rsidRPr="00F21730">
              <w:rPr>
                <w:rFonts w:ascii="Times New Roman" w:hAnsi="Times New Roman" w:cs="Times New Roman"/>
                <w:b/>
                <w:sz w:val="20"/>
                <w:szCs w:val="20"/>
              </w:rPr>
              <w:t xml:space="preserve">ПОКУПАТЕЛЬ/PURCHASER </w:t>
            </w:r>
          </w:p>
          <w:p w14:paraId="1A18C5CA" w14:textId="77777777" w:rsidR="00F21730" w:rsidRPr="00F21730" w:rsidRDefault="00F21730" w:rsidP="00F21730">
            <w:pPr>
              <w:jc w:val="center"/>
              <w:rPr>
                <w:rFonts w:ascii="Times New Roman" w:hAnsi="Times New Roman" w:cs="Times New Roman"/>
                <w:sz w:val="20"/>
                <w:szCs w:val="20"/>
              </w:rPr>
            </w:pPr>
          </w:p>
          <w:p w14:paraId="436897DF"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w:t>
            </w:r>
          </w:p>
          <w:p w14:paraId="1E97166A"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_____________________________</w:t>
            </w:r>
          </w:p>
          <w:p w14:paraId="4BAD3D4B" w14:textId="77777777" w:rsidR="00F21730" w:rsidRDefault="00F21730" w:rsidP="00F21730">
            <w:pPr>
              <w:spacing w:before="60" w:after="120"/>
              <w:jc w:val="center"/>
              <w:rPr>
                <w:rFonts w:ascii="Times New Roman" w:hAnsi="Times New Roman" w:cs="Times New Roman"/>
                <w:sz w:val="20"/>
                <w:szCs w:val="20"/>
              </w:rPr>
            </w:pPr>
          </w:p>
          <w:p w14:paraId="4031BFE6" w14:textId="0A00619B" w:rsidR="006C72E6" w:rsidRPr="00F21730" w:rsidRDefault="006C72E6" w:rsidP="00F21730">
            <w:pPr>
              <w:spacing w:before="60" w:after="120"/>
              <w:jc w:val="center"/>
              <w:rPr>
                <w:rFonts w:ascii="Times New Roman" w:hAnsi="Times New Roman" w:cs="Times New Roman"/>
                <w:sz w:val="20"/>
                <w:szCs w:val="20"/>
              </w:rPr>
            </w:pPr>
          </w:p>
        </w:tc>
      </w:tr>
    </w:tbl>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964"/>
        <w:gridCol w:w="285"/>
        <w:gridCol w:w="5107"/>
        <w:gridCol w:w="141"/>
      </w:tblGrid>
      <w:tr w:rsidR="00E051B4" w:rsidRPr="001C5134" w14:paraId="2915BDDB" w14:textId="77777777" w:rsidTr="009C1014">
        <w:trPr>
          <w:trHeight w:val="499"/>
        </w:trPr>
        <w:tc>
          <w:tcPr>
            <w:tcW w:w="10065" w:type="dxa"/>
            <w:gridSpan w:val="5"/>
            <w:tcBorders>
              <w:top w:val="nil"/>
              <w:left w:val="nil"/>
              <w:bottom w:val="nil"/>
              <w:right w:val="nil"/>
            </w:tcBorders>
          </w:tcPr>
          <w:tbl>
            <w:tblPr>
              <w:tblW w:w="10065" w:type="dxa"/>
              <w:tblLayout w:type="fixed"/>
              <w:tblLook w:val="0000" w:firstRow="0" w:lastRow="0" w:firstColumn="0" w:lastColumn="0" w:noHBand="0" w:noVBand="0"/>
            </w:tblPr>
            <w:tblGrid>
              <w:gridCol w:w="10065"/>
            </w:tblGrid>
            <w:tr w:rsidR="00E051B4" w:rsidRPr="001C5134" w14:paraId="23005155" w14:textId="77777777" w:rsidTr="009C1014">
              <w:tc>
                <w:tcPr>
                  <w:tcW w:w="9356" w:type="dxa"/>
                </w:tcPr>
                <w:tbl>
                  <w:tblPr>
                    <w:tblW w:w="10658" w:type="dxa"/>
                    <w:tblLayout w:type="fixed"/>
                    <w:tblLook w:val="0000" w:firstRow="0" w:lastRow="0" w:firstColumn="0" w:lastColumn="0" w:noHBand="0" w:noVBand="0"/>
                  </w:tblPr>
                  <w:tblGrid>
                    <w:gridCol w:w="10658"/>
                  </w:tblGrid>
                  <w:tr w:rsidR="00E051B4" w:rsidRPr="001C5134" w14:paraId="6167B4F3" w14:textId="77777777" w:rsidTr="009C1014">
                    <w:tc>
                      <w:tcPr>
                        <w:tcW w:w="10564" w:type="dxa"/>
                      </w:tcPr>
                      <w:tbl>
                        <w:tblPr>
                          <w:tblW w:w="10484" w:type="dxa"/>
                          <w:tblLayout w:type="fixed"/>
                          <w:tblLook w:val="0000" w:firstRow="0" w:lastRow="0" w:firstColumn="0" w:lastColumn="0" w:noHBand="0" w:noVBand="0"/>
                        </w:tblPr>
                        <w:tblGrid>
                          <w:gridCol w:w="10484"/>
                        </w:tblGrid>
                        <w:tr w:rsidR="00E051B4" w:rsidRPr="001C5134" w14:paraId="7A177FF8" w14:textId="77777777" w:rsidTr="009C1014">
                          <w:tc>
                            <w:tcPr>
                              <w:tcW w:w="10391" w:type="dxa"/>
                            </w:tcPr>
                            <w:p w14:paraId="7E3515C2" w14:textId="77777777" w:rsidR="00214AFB" w:rsidRPr="001C5134" w:rsidRDefault="00214AFB" w:rsidP="00E051B4">
                              <w:pPr>
                                <w:tabs>
                                  <w:tab w:val="center" w:pos="4153"/>
                                  <w:tab w:val="right" w:pos="8306"/>
                                </w:tabs>
                                <w:ind w:right="1236"/>
                                <w:jc w:val="right"/>
                                <w:rPr>
                                  <w:color w:val="000000"/>
                                  <w:sz w:val="18"/>
                                  <w:szCs w:val="18"/>
                                  <w:lang w:eastAsia="en-US"/>
                                </w:rPr>
                              </w:pPr>
                              <w:r w:rsidRPr="001C5134">
                                <w:rPr>
                                  <w:color w:val="000000"/>
                                  <w:sz w:val="18"/>
                                  <w:szCs w:val="18"/>
                                  <w:lang w:eastAsia="en-US"/>
                                </w:rPr>
                                <w:t>Приложение А</w:t>
                              </w:r>
                              <w:r w:rsidR="00E051B4" w:rsidRPr="001C5134">
                                <w:rPr>
                                  <w:color w:val="000000"/>
                                  <w:sz w:val="18"/>
                                  <w:szCs w:val="18"/>
                                  <w:lang w:eastAsia="en-US"/>
                                </w:rPr>
                                <w:t xml:space="preserve"> к </w:t>
                              </w:r>
                              <w:r w:rsidRPr="001C5134">
                                <w:rPr>
                                  <w:color w:val="000000"/>
                                  <w:sz w:val="18"/>
                                  <w:szCs w:val="18"/>
                                  <w:lang w:eastAsia="en-US"/>
                                </w:rPr>
                                <w:t>приложению</w:t>
                              </w:r>
                              <w:r w:rsidR="00E051B4" w:rsidRPr="001C5134">
                                <w:rPr>
                                  <w:color w:val="000000"/>
                                  <w:sz w:val="18"/>
                                  <w:szCs w:val="18"/>
                                  <w:lang w:eastAsia="en-US"/>
                                </w:rPr>
                                <w:t xml:space="preserve">/ </w:t>
                              </w:r>
                              <w:r w:rsidR="00E051B4" w:rsidRPr="001C5134">
                                <w:rPr>
                                  <w:color w:val="000000"/>
                                  <w:sz w:val="18"/>
                                  <w:szCs w:val="18"/>
                                  <w:lang w:val="en-US" w:eastAsia="en-US"/>
                                </w:rPr>
                                <w:t>Attachment</w:t>
                              </w:r>
                              <w:r w:rsidRPr="001C5134">
                                <w:rPr>
                                  <w:color w:val="000000"/>
                                  <w:sz w:val="18"/>
                                  <w:szCs w:val="18"/>
                                  <w:lang w:eastAsia="en-US"/>
                                </w:rPr>
                                <w:t xml:space="preserve"> A </w:t>
                              </w:r>
                              <w:r w:rsidR="00E051B4" w:rsidRPr="001C5134">
                                <w:rPr>
                                  <w:color w:val="000000"/>
                                  <w:sz w:val="18"/>
                                  <w:szCs w:val="18"/>
                                  <w:lang w:val="en-US" w:eastAsia="en-US"/>
                                </w:rPr>
                                <w:t>t</w:t>
                              </w:r>
                              <w:r w:rsidR="00E051B4" w:rsidRPr="001C5134">
                                <w:rPr>
                                  <w:color w:val="000000"/>
                                  <w:sz w:val="18"/>
                                  <w:szCs w:val="18"/>
                                  <w:lang w:val="en-AU" w:eastAsia="en-US"/>
                                </w:rPr>
                                <w:t>o</w:t>
                              </w:r>
                              <w:r w:rsidR="00E051B4" w:rsidRPr="001C5134">
                                <w:rPr>
                                  <w:color w:val="000000"/>
                                  <w:sz w:val="18"/>
                                  <w:szCs w:val="18"/>
                                  <w:lang w:eastAsia="en-US"/>
                                </w:rPr>
                                <w:t xml:space="preserve"> </w:t>
                              </w:r>
                              <w:r w:rsidRPr="001C5134">
                                <w:rPr>
                                  <w:color w:val="000000"/>
                                  <w:sz w:val="18"/>
                                  <w:szCs w:val="18"/>
                                  <w:lang w:val="en-US" w:eastAsia="en-US"/>
                                </w:rPr>
                                <w:t>exhibit</w:t>
                              </w:r>
                              <w:r w:rsidRPr="001C5134">
                                <w:rPr>
                                  <w:color w:val="000000"/>
                                  <w:sz w:val="18"/>
                                  <w:szCs w:val="18"/>
                                  <w:lang w:eastAsia="en-US"/>
                                </w:rPr>
                                <w:t xml:space="preserve"> №_____</w:t>
                              </w:r>
                            </w:p>
                            <w:p w14:paraId="175D872D" w14:textId="4899BE9D" w:rsidR="00E051B4" w:rsidRPr="001C5134" w:rsidRDefault="00214AFB" w:rsidP="00214AFB">
                              <w:pPr>
                                <w:tabs>
                                  <w:tab w:val="center" w:pos="4153"/>
                                  <w:tab w:val="right" w:pos="8306"/>
                                </w:tabs>
                                <w:ind w:right="1236"/>
                                <w:jc w:val="right"/>
                                <w:rPr>
                                  <w:color w:val="000000"/>
                                  <w:sz w:val="16"/>
                                  <w:szCs w:val="16"/>
                                  <w:lang w:eastAsia="en-US"/>
                                </w:rPr>
                              </w:pPr>
                              <w:r w:rsidRPr="001C5134">
                                <w:rPr>
                                  <w:color w:val="000000"/>
                                  <w:sz w:val="18"/>
                                  <w:szCs w:val="18"/>
                                  <w:lang w:eastAsia="en-US"/>
                                </w:rPr>
                                <w:t>К договору поставки /</w:t>
                              </w:r>
                              <w:r w:rsidRPr="001C5134">
                                <w:rPr>
                                  <w:color w:val="000000"/>
                                  <w:sz w:val="18"/>
                                  <w:szCs w:val="18"/>
                                  <w:lang w:val="en-US" w:eastAsia="en-US"/>
                                </w:rPr>
                                <w:t>to</w:t>
                              </w:r>
                              <w:r w:rsidRPr="001C5134">
                                <w:rPr>
                                  <w:color w:val="000000"/>
                                  <w:sz w:val="18"/>
                                  <w:szCs w:val="18"/>
                                  <w:lang w:eastAsia="en-US"/>
                                </w:rPr>
                                <w:t xml:space="preserve"> </w:t>
                              </w:r>
                              <w:r w:rsidRPr="001C5134">
                                <w:rPr>
                                  <w:color w:val="000000"/>
                                  <w:sz w:val="18"/>
                                  <w:szCs w:val="18"/>
                                  <w:lang w:val="en-US" w:eastAsia="en-US"/>
                                </w:rPr>
                                <w:t>supply</w:t>
                              </w:r>
                              <w:r w:rsidRPr="001C5134">
                                <w:rPr>
                                  <w:color w:val="000000"/>
                                  <w:sz w:val="18"/>
                                  <w:szCs w:val="18"/>
                                  <w:lang w:eastAsia="en-US"/>
                                </w:rPr>
                                <w:t xml:space="preserve"> </w:t>
                              </w:r>
                              <w:r w:rsidRPr="001C5134">
                                <w:rPr>
                                  <w:color w:val="000000"/>
                                  <w:sz w:val="18"/>
                                  <w:szCs w:val="18"/>
                                  <w:lang w:val="en-US" w:eastAsia="en-US"/>
                                </w:rPr>
                                <w:t>agreement</w:t>
                              </w:r>
                              <w:r w:rsidRPr="001C5134">
                                <w:rPr>
                                  <w:color w:val="000000"/>
                                  <w:sz w:val="18"/>
                                  <w:szCs w:val="18"/>
                                  <w:lang w:eastAsia="en-US"/>
                                </w:rPr>
                                <w:t xml:space="preserve">  </w:t>
                              </w:r>
                              <w:r w:rsidR="00E051B4" w:rsidRPr="001C5134">
                                <w:rPr>
                                  <w:color w:val="000000"/>
                                  <w:sz w:val="18"/>
                                  <w:szCs w:val="18"/>
                                  <w:lang w:eastAsia="en-US"/>
                                </w:rPr>
                                <w:t>№ ______________ от _______ 202__ года</w:t>
                              </w:r>
                            </w:p>
                          </w:tc>
                        </w:tr>
                      </w:tbl>
                      <w:p w14:paraId="729536E4" w14:textId="77777777" w:rsidR="00E051B4" w:rsidRPr="001C5134" w:rsidRDefault="00E051B4" w:rsidP="00E051B4">
                        <w:pPr>
                          <w:tabs>
                            <w:tab w:val="center" w:pos="4153"/>
                            <w:tab w:val="right" w:pos="8306"/>
                          </w:tabs>
                          <w:jc w:val="center"/>
                          <w:rPr>
                            <w:color w:val="000000"/>
                            <w:sz w:val="16"/>
                            <w:szCs w:val="16"/>
                            <w:lang w:eastAsia="en-US"/>
                          </w:rPr>
                        </w:pPr>
                      </w:p>
                    </w:tc>
                  </w:tr>
                </w:tbl>
                <w:p w14:paraId="6295AC50" w14:textId="77777777" w:rsidR="00E051B4" w:rsidRPr="001C5134" w:rsidRDefault="00E051B4" w:rsidP="00E051B4">
                  <w:pPr>
                    <w:tabs>
                      <w:tab w:val="center" w:pos="4153"/>
                      <w:tab w:val="right" w:pos="8306"/>
                    </w:tabs>
                    <w:jc w:val="center"/>
                    <w:rPr>
                      <w:b/>
                      <w:color w:val="000000"/>
                      <w:sz w:val="16"/>
                      <w:szCs w:val="16"/>
                      <w:lang w:eastAsia="en-US"/>
                    </w:rPr>
                  </w:pPr>
                </w:p>
              </w:tc>
            </w:tr>
          </w:tbl>
          <w:p w14:paraId="5E3CDC4E" w14:textId="77777777" w:rsidR="00E051B4" w:rsidRPr="001C5134" w:rsidRDefault="00E051B4" w:rsidP="00E051B4">
            <w:pPr>
              <w:jc w:val="right"/>
              <w:rPr>
                <w:b/>
                <w:sz w:val="16"/>
                <w:szCs w:val="16"/>
              </w:rPr>
            </w:pPr>
          </w:p>
          <w:p w14:paraId="5FDC7F8A" w14:textId="77777777" w:rsidR="00E051B4" w:rsidRPr="001C5134" w:rsidRDefault="00E051B4" w:rsidP="00E051B4">
            <w:pPr>
              <w:ind w:left="34" w:hanging="34"/>
              <w:jc w:val="center"/>
              <w:rPr>
                <w:b/>
                <w:lang w:eastAsia="en-US"/>
              </w:rPr>
            </w:pPr>
          </w:p>
        </w:tc>
      </w:tr>
      <w:tr w:rsidR="00E051B4" w:rsidRPr="001C5134" w14:paraId="02E1F5F4" w14:textId="77777777" w:rsidTr="009C1014">
        <w:trPr>
          <w:trHeight w:val="499"/>
        </w:trPr>
        <w:tc>
          <w:tcPr>
            <w:tcW w:w="4817" w:type="dxa"/>
            <w:gridSpan w:val="3"/>
            <w:tcBorders>
              <w:top w:val="nil"/>
              <w:left w:val="nil"/>
              <w:bottom w:val="nil"/>
              <w:right w:val="nil"/>
            </w:tcBorders>
          </w:tcPr>
          <w:p w14:paraId="4221438A" w14:textId="77777777" w:rsidR="00E051B4" w:rsidRPr="001C5134" w:rsidRDefault="00E051B4" w:rsidP="00E051B4">
            <w:pPr>
              <w:jc w:val="center"/>
              <w:rPr>
                <w:b/>
                <w:lang w:eastAsia="en-US"/>
              </w:rPr>
            </w:pPr>
            <w:r w:rsidRPr="001C5134">
              <w:rPr>
                <w:b/>
                <w:lang w:eastAsia="en-US"/>
              </w:rPr>
              <w:t>Форма акта сдачи-приемки услуг</w:t>
            </w:r>
          </w:p>
          <w:p w14:paraId="1128DBD4" w14:textId="77777777" w:rsidR="00E051B4" w:rsidRPr="001C5134" w:rsidRDefault="00E051B4" w:rsidP="00E051B4">
            <w:pPr>
              <w:jc w:val="center"/>
              <w:rPr>
                <w:b/>
                <w:lang w:eastAsia="en-US"/>
              </w:rPr>
            </w:pPr>
          </w:p>
        </w:tc>
        <w:tc>
          <w:tcPr>
            <w:tcW w:w="5248" w:type="dxa"/>
            <w:gridSpan w:val="2"/>
            <w:tcBorders>
              <w:top w:val="nil"/>
              <w:left w:val="nil"/>
              <w:bottom w:val="nil"/>
              <w:right w:val="nil"/>
            </w:tcBorders>
          </w:tcPr>
          <w:p w14:paraId="67860D8F" w14:textId="77777777" w:rsidR="00E051B4" w:rsidRPr="001C5134" w:rsidRDefault="00E051B4" w:rsidP="00E051B4">
            <w:pPr>
              <w:ind w:left="34" w:hanging="34"/>
              <w:jc w:val="center"/>
              <w:rPr>
                <w:b/>
                <w:lang w:val="en-US" w:eastAsia="en-US"/>
              </w:rPr>
            </w:pPr>
            <w:r w:rsidRPr="001C5134">
              <w:rPr>
                <w:b/>
                <w:lang w:val="en-US" w:eastAsia="en-US"/>
              </w:rPr>
              <w:t>Services Delivery/Acceptance Report Template</w:t>
            </w:r>
          </w:p>
          <w:p w14:paraId="1CC313F9" w14:textId="77777777" w:rsidR="00E051B4" w:rsidRPr="001C5134" w:rsidRDefault="00E051B4" w:rsidP="00E051B4">
            <w:pPr>
              <w:jc w:val="center"/>
              <w:rPr>
                <w:b/>
                <w:lang w:val="en-US" w:eastAsia="en-US"/>
              </w:rPr>
            </w:pPr>
          </w:p>
        </w:tc>
      </w:tr>
      <w:tr w:rsidR="00E051B4" w:rsidRPr="001C5134" w14:paraId="6F79685B" w14:textId="77777777" w:rsidTr="009C1014">
        <w:trPr>
          <w:trHeight w:val="605"/>
        </w:trPr>
        <w:tc>
          <w:tcPr>
            <w:tcW w:w="4817" w:type="dxa"/>
            <w:gridSpan w:val="3"/>
            <w:tcBorders>
              <w:top w:val="nil"/>
              <w:left w:val="nil"/>
              <w:bottom w:val="nil"/>
              <w:right w:val="nil"/>
            </w:tcBorders>
          </w:tcPr>
          <w:p w14:paraId="31A5317D" w14:textId="28CD1828" w:rsidR="00E051B4" w:rsidRPr="001C5134" w:rsidRDefault="00E051B4" w:rsidP="00E051B4">
            <w:pPr>
              <w:rPr>
                <w:lang w:val="en-US" w:eastAsia="en-US"/>
              </w:rPr>
            </w:pPr>
            <w:r w:rsidRPr="001C5134">
              <w:rPr>
                <w:lang w:eastAsia="en-US"/>
              </w:rPr>
              <w:lastRenderedPageBreak/>
              <w:t>г</w:t>
            </w:r>
            <w:r w:rsidRPr="001C5134">
              <w:rPr>
                <w:lang w:val="en-US" w:eastAsia="en-US"/>
              </w:rPr>
              <w:t>.__________</w:t>
            </w:r>
            <w:r w:rsidRPr="001C5134">
              <w:rPr>
                <w:lang w:val="en-US" w:eastAsia="en-US"/>
              </w:rPr>
              <w:tab/>
              <w:t xml:space="preserve"> </w:t>
            </w:r>
            <w:r w:rsidRPr="001C5134">
              <w:rPr>
                <w:lang w:eastAsia="en-US"/>
              </w:rPr>
              <w:t xml:space="preserve">     </w:t>
            </w:r>
            <w:r w:rsidRPr="001C5134">
              <w:rPr>
                <w:lang w:val="en-US" w:eastAsia="en-US"/>
              </w:rPr>
              <w:t xml:space="preserve">       </w:t>
            </w:r>
            <w:proofErr w:type="gramStart"/>
            <w:r w:rsidRPr="001C5134">
              <w:rPr>
                <w:lang w:val="en-US" w:eastAsia="en-US"/>
              </w:rPr>
              <w:t xml:space="preserve"> </w:t>
            </w:r>
            <w:r w:rsidRPr="001C5134">
              <w:rPr>
                <w:lang w:eastAsia="en-US"/>
              </w:rPr>
              <w:t xml:space="preserve">  </w:t>
            </w:r>
            <w:r w:rsidRPr="001C5134">
              <w:rPr>
                <w:lang w:val="en-US" w:eastAsia="en-US"/>
              </w:rPr>
              <w:t>«</w:t>
            </w:r>
            <w:proofErr w:type="gramEnd"/>
            <w:r w:rsidRPr="001C5134">
              <w:rPr>
                <w:lang w:val="en-US" w:eastAsia="en-US"/>
              </w:rPr>
              <w:t>___» __________ 20</w:t>
            </w:r>
            <w:r w:rsidRPr="001C5134">
              <w:rPr>
                <w:lang w:eastAsia="en-US"/>
              </w:rPr>
              <w:t>_</w:t>
            </w:r>
            <w:r w:rsidRPr="001C5134">
              <w:rPr>
                <w:lang w:val="en-US" w:eastAsia="en-US"/>
              </w:rPr>
              <w:t xml:space="preserve">_ </w:t>
            </w:r>
            <w:r w:rsidRPr="001C5134">
              <w:rPr>
                <w:lang w:eastAsia="en-US"/>
              </w:rPr>
              <w:t>г</w:t>
            </w:r>
            <w:r w:rsidRPr="001C5134">
              <w:rPr>
                <w:lang w:val="en-US" w:eastAsia="en-US"/>
              </w:rPr>
              <w:t>.</w:t>
            </w:r>
          </w:p>
          <w:p w14:paraId="29684375" w14:textId="77777777" w:rsidR="00E051B4" w:rsidRPr="001C5134" w:rsidRDefault="00E051B4" w:rsidP="00E051B4">
            <w:pPr>
              <w:rPr>
                <w:lang w:val="en-US" w:eastAsia="en-US"/>
              </w:rPr>
            </w:pPr>
          </w:p>
        </w:tc>
        <w:tc>
          <w:tcPr>
            <w:tcW w:w="5248" w:type="dxa"/>
            <w:gridSpan w:val="2"/>
            <w:tcBorders>
              <w:top w:val="nil"/>
              <w:left w:val="nil"/>
              <w:bottom w:val="nil"/>
              <w:right w:val="nil"/>
            </w:tcBorders>
          </w:tcPr>
          <w:p w14:paraId="1FF0AF14" w14:textId="3768EEF9" w:rsidR="00E051B4" w:rsidRPr="001C5134" w:rsidRDefault="00E051B4" w:rsidP="00B1343F">
            <w:pPr>
              <w:jc w:val="both"/>
              <w:rPr>
                <w:lang w:val="en-US" w:eastAsia="en-US"/>
              </w:rPr>
            </w:pPr>
            <w:r w:rsidRPr="001C5134">
              <w:rPr>
                <w:lang w:val="en-AU" w:eastAsia="en-US"/>
              </w:rPr>
              <w:t>City</w:t>
            </w:r>
            <w:r w:rsidRPr="001C5134">
              <w:rPr>
                <w:lang w:val="en-US" w:eastAsia="en-US"/>
              </w:rPr>
              <w:t xml:space="preserve"> ______________</w:t>
            </w:r>
            <w:r w:rsidRPr="001C5134">
              <w:rPr>
                <w:lang w:val="en-US" w:eastAsia="en-US"/>
              </w:rPr>
              <w:tab/>
              <w:t xml:space="preserve"> </w:t>
            </w:r>
            <w:r w:rsidRPr="001C5134">
              <w:rPr>
                <w:lang w:eastAsia="en-US"/>
              </w:rPr>
              <w:t xml:space="preserve">                   </w:t>
            </w:r>
            <w:r w:rsidRPr="001C5134">
              <w:rPr>
                <w:lang w:val="en-US" w:eastAsia="en-US"/>
              </w:rPr>
              <w:t>____________, 20__</w:t>
            </w:r>
          </w:p>
        </w:tc>
      </w:tr>
      <w:tr w:rsidR="00E051B4" w:rsidRPr="001C5134" w14:paraId="3AF058BF" w14:textId="77777777" w:rsidTr="009C1014">
        <w:trPr>
          <w:trHeight w:val="1420"/>
        </w:trPr>
        <w:tc>
          <w:tcPr>
            <w:tcW w:w="4817" w:type="dxa"/>
            <w:gridSpan w:val="3"/>
            <w:tcBorders>
              <w:top w:val="nil"/>
              <w:left w:val="nil"/>
              <w:bottom w:val="nil"/>
              <w:right w:val="nil"/>
            </w:tcBorders>
          </w:tcPr>
          <w:p w14:paraId="1FA55FF3" w14:textId="5F930262" w:rsidR="00E051B4" w:rsidRPr="001C5134" w:rsidRDefault="00E051B4" w:rsidP="00E051B4">
            <w:pPr>
              <w:jc w:val="both"/>
            </w:pPr>
            <w:r w:rsidRPr="001C5134">
              <w:t xml:space="preserve">______________, именуемое в дальнейшем </w:t>
            </w:r>
            <w:r w:rsidR="00D1407F" w:rsidRPr="001C5134">
              <w:t>«Поставщик»</w:t>
            </w:r>
            <w:r w:rsidRPr="001C5134">
              <w:t xml:space="preserve">, в лице __________, </w:t>
            </w:r>
            <w:proofErr w:type="spellStart"/>
            <w:r w:rsidRPr="001C5134">
              <w:t>действующ</w:t>
            </w:r>
            <w:proofErr w:type="spellEnd"/>
            <w:r w:rsidRPr="001C5134">
              <w:t>___ на основании ____________, с одной стороны и АО «КТК-Р», именуемое в дальнейшем "</w:t>
            </w:r>
            <w:r w:rsidR="00D1407F" w:rsidRPr="001C5134">
              <w:t>Покупатель</w:t>
            </w:r>
            <w:r w:rsidRPr="001C5134">
              <w:t xml:space="preserve">", в лице ____________, </w:t>
            </w:r>
            <w:proofErr w:type="spellStart"/>
            <w:r w:rsidRPr="001C5134">
              <w:t>действующ</w:t>
            </w:r>
            <w:proofErr w:type="spellEnd"/>
            <w:r w:rsidRPr="001C5134">
              <w:t xml:space="preserve">___ на основании ________, с другой стороны, составили настоящий Акт </w:t>
            </w:r>
            <w:r w:rsidRPr="001C5134">
              <w:rPr>
                <w:lang w:eastAsia="en-US"/>
              </w:rPr>
              <w:t>сдачи-приемки услуг</w:t>
            </w:r>
            <w:r w:rsidRPr="001C5134">
              <w:t xml:space="preserve"> (далее - Акт) по договору N ___ от "___" _________ _____ г. (далее - Договор) о нижеследующем.</w:t>
            </w:r>
          </w:p>
          <w:p w14:paraId="265EAE8B" w14:textId="77777777" w:rsidR="00E051B4" w:rsidRPr="001C5134" w:rsidRDefault="00E051B4" w:rsidP="00E051B4">
            <w:pPr>
              <w:tabs>
                <w:tab w:val="left" w:pos="317"/>
              </w:tabs>
              <w:jc w:val="both"/>
            </w:pPr>
          </w:p>
          <w:p w14:paraId="195AC5FE" w14:textId="77777777" w:rsidR="00E051B4" w:rsidRPr="001C5134" w:rsidRDefault="00E051B4" w:rsidP="00E051B4">
            <w:pPr>
              <w:tabs>
                <w:tab w:val="left" w:pos="317"/>
              </w:tabs>
              <w:jc w:val="both"/>
            </w:pPr>
            <w:r w:rsidRPr="001C5134">
              <w:t>1.</w:t>
            </w:r>
            <w:r w:rsidRPr="001C5134">
              <w:tab/>
              <w:t>Описание Услуг: _____________________.</w:t>
            </w:r>
          </w:p>
          <w:p w14:paraId="4A6A5D4A" w14:textId="77777777" w:rsidR="00E051B4" w:rsidRPr="001C5134" w:rsidRDefault="00E051B4" w:rsidP="00E051B4">
            <w:pPr>
              <w:tabs>
                <w:tab w:val="left" w:pos="317"/>
              </w:tabs>
              <w:jc w:val="both"/>
            </w:pPr>
          </w:p>
          <w:p w14:paraId="6D89CCAD" w14:textId="77777777" w:rsidR="00E051B4" w:rsidRPr="001C5134" w:rsidRDefault="00E051B4" w:rsidP="00E051B4">
            <w:pPr>
              <w:tabs>
                <w:tab w:val="left" w:pos="317"/>
              </w:tabs>
              <w:jc w:val="both"/>
            </w:pPr>
            <w:r w:rsidRPr="001C5134">
              <w:t>2.</w:t>
            </w:r>
            <w:r w:rsidRPr="001C5134">
              <w:tab/>
              <w:t>Детализация: ______________________________.</w:t>
            </w:r>
          </w:p>
          <w:p w14:paraId="5A7DFF28" w14:textId="77777777" w:rsidR="00E051B4" w:rsidRPr="001C5134" w:rsidRDefault="00E051B4" w:rsidP="00E051B4">
            <w:pPr>
              <w:tabs>
                <w:tab w:val="left" w:pos="317"/>
              </w:tabs>
              <w:jc w:val="both"/>
            </w:pPr>
          </w:p>
          <w:p w14:paraId="2EB29A8B" w14:textId="77777777" w:rsidR="00E051B4" w:rsidRPr="001C5134" w:rsidRDefault="00E051B4" w:rsidP="00E051B4">
            <w:pPr>
              <w:tabs>
                <w:tab w:val="left" w:pos="318"/>
              </w:tabs>
              <w:jc w:val="both"/>
            </w:pPr>
            <w:r w:rsidRPr="001C5134">
              <w:t xml:space="preserve">3. Место оказания </w:t>
            </w:r>
            <w:proofErr w:type="gramStart"/>
            <w:r w:rsidRPr="001C5134">
              <w:t>Услуг:_</w:t>
            </w:r>
            <w:proofErr w:type="gramEnd"/>
            <w:r w:rsidRPr="001C5134">
              <w:t>______________________________________</w:t>
            </w:r>
          </w:p>
          <w:p w14:paraId="14DF8763" w14:textId="77777777" w:rsidR="00E051B4" w:rsidRPr="001C5134" w:rsidRDefault="00E051B4" w:rsidP="00E051B4">
            <w:pPr>
              <w:tabs>
                <w:tab w:val="left" w:pos="317"/>
              </w:tabs>
              <w:jc w:val="both"/>
            </w:pPr>
          </w:p>
          <w:p w14:paraId="5E599FFA" w14:textId="77777777" w:rsidR="00E051B4" w:rsidRPr="001C5134" w:rsidRDefault="00E051B4" w:rsidP="00E051B4">
            <w:pPr>
              <w:tabs>
                <w:tab w:val="left" w:pos="317"/>
              </w:tabs>
              <w:jc w:val="both"/>
            </w:pPr>
            <w:r w:rsidRPr="001C5134">
              <w:t xml:space="preserve">4. Стоимость оказанных </w:t>
            </w:r>
            <w:proofErr w:type="gramStart"/>
            <w:r w:rsidRPr="001C5134">
              <w:t>Услуг:_</w:t>
            </w:r>
            <w:proofErr w:type="gramEnd"/>
            <w:r w:rsidRPr="001C5134">
              <w:t>_________________ (</w:t>
            </w:r>
            <w:r w:rsidRPr="001C5134">
              <w:rPr>
                <w:i/>
              </w:rPr>
              <w:t>сумма прописью</w:t>
            </w:r>
            <w:r w:rsidRPr="001C5134">
              <w:t xml:space="preserve">), включая НДС в размере_______%, что составляет_____________ </w:t>
            </w:r>
            <w:r w:rsidRPr="001C5134">
              <w:rPr>
                <w:i/>
                <w:u w:val="single"/>
              </w:rPr>
              <w:t>(сумма прописью)*.</w:t>
            </w:r>
            <w:r w:rsidRPr="001C5134">
              <w:t xml:space="preserve"> </w:t>
            </w:r>
          </w:p>
          <w:p w14:paraId="2F5B30CF" w14:textId="77777777" w:rsidR="00E051B4" w:rsidRPr="001C5134" w:rsidRDefault="00E051B4" w:rsidP="00E051B4">
            <w:pPr>
              <w:jc w:val="both"/>
            </w:pPr>
          </w:p>
          <w:p w14:paraId="586C39C2" w14:textId="77777777" w:rsidR="00E051B4" w:rsidRPr="001C5134" w:rsidRDefault="00E051B4" w:rsidP="00E051B4">
            <w:pPr>
              <w:jc w:val="both"/>
            </w:pPr>
            <w:r w:rsidRPr="001C5134">
              <w:t xml:space="preserve">5. </w:t>
            </w:r>
            <w:proofErr w:type="gramStart"/>
            <w:r w:rsidRPr="001C5134">
              <w:t>Размер  выплаченного</w:t>
            </w:r>
            <w:proofErr w:type="gramEnd"/>
            <w:r w:rsidRPr="001C5134">
              <w:t xml:space="preserve"> аванса:_________________, включая  НДС в размере___%, что составляет        </w:t>
            </w:r>
            <w:r w:rsidRPr="001C5134">
              <w:rPr>
                <w:i/>
              </w:rPr>
              <w:t>_____(сумма прописью).</w:t>
            </w:r>
          </w:p>
          <w:p w14:paraId="4AF0A908" w14:textId="77777777" w:rsidR="00E051B4" w:rsidRPr="001C5134" w:rsidRDefault="00E051B4" w:rsidP="00E051B4">
            <w:pPr>
              <w:tabs>
                <w:tab w:val="left" w:pos="317"/>
              </w:tabs>
              <w:jc w:val="both"/>
            </w:pPr>
          </w:p>
          <w:p w14:paraId="0D9184C8" w14:textId="77777777" w:rsidR="00E051B4" w:rsidRPr="001C5134" w:rsidRDefault="00E051B4" w:rsidP="00E051B4">
            <w:pPr>
              <w:tabs>
                <w:tab w:val="left" w:pos="317"/>
              </w:tabs>
              <w:jc w:val="both"/>
            </w:pPr>
            <w:r w:rsidRPr="001C5134">
              <w:t xml:space="preserve">6. Сумма к оплате по </w:t>
            </w:r>
            <w:proofErr w:type="gramStart"/>
            <w:r w:rsidRPr="001C5134">
              <w:t>Акту:_</w:t>
            </w:r>
            <w:proofErr w:type="gramEnd"/>
            <w:r w:rsidRPr="001C5134">
              <w:t xml:space="preserve">___________________, включая НДС в размере___ %, что составляет ____________( сумма прописью)*. </w:t>
            </w:r>
          </w:p>
          <w:p w14:paraId="229F9D36" w14:textId="77777777" w:rsidR="00E051B4" w:rsidRPr="001C5134" w:rsidRDefault="00E051B4" w:rsidP="00E051B4">
            <w:pPr>
              <w:tabs>
                <w:tab w:val="left" w:pos="0"/>
              </w:tabs>
              <w:jc w:val="both"/>
            </w:pPr>
          </w:p>
          <w:p w14:paraId="605EEF11" w14:textId="77777777" w:rsidR="00E051B4" w:rsidRPr="001C5134" w:rsidRDefault="00E051B4" w:rsidP="00E051B4">
            <w:pPr>
              <w:tabs>
                <w:tab w:val="left" w:pos="0"/>
              </w:tabs>
              <w:jc w:val="both"/>
            </w:pPr>
          </w:p>
          <w:p w14:paraId="35063FD6" w14:textId="77777777" w:rsidR="00E051B4" w:rsidRPr="001C5134" w:rsidRDefault="00E051B4" w:rsidP="00E051B4">
            <w:pPr>
              <w:tabs>
                <w:tab w:val="left" w:pos="0"/>
              </w:tabs>
              <w:jc w:val="both"/>
            </w:pPr>
            <w:r w:rsidRPr="001C5134">
              <w:t>7. Прочие характеристики и особые примечания: _____________________________________________.</w:t>
            </w:r>
          </w:p>
          <w:p w14:paraId="4BCBB45B" w14:textId="77777777" w:rsidR="00E051B4" w:rsidRPr="001C5134" w:rsidRDefault="00E051B4" w:rsidP="00E051B4">
            <w:pPr>
              <w:jc w:val="both"/>
            </w:pPr>
            <w:r w:rsidRPr="001C5134">
              <w:t>8. Дата сдачи – приемки Услуг: _________________.</w:t>
            </w:r>
          </w:p>
          <w:p w14:paraId="60D2E910" w14:textId="77777777" w:rsidR="00E051B4" w:rsidRPr="001C5134" w:rsidRDefault="00E051B4" w:rsidP="00E051B4">
            <w:pPr>
              <w:jc w:val="both"/>
            </w:pPr>
          </w:p>
          <w:p w14:paraId="1643FB22" w14:textId="77777777" w:rsidR="00E051B4" w:rsidRPr="001C5134" w:rsidRDefault="00E051B4" w:rsidP="00E051B4">
            <w:pPr>
              <w:jc w:val="both"/>
            </w:pPr>
            <w:r w:rsidRPr="001C5134">
              <w:t xml:space="preserve">9. Претензии к </w:t>
            </w:r>
            <w:proofErr w:type="gramStart"/>
            <w:r w:rsidRPr="001C5134">
              <w:t>качеству:  _</w:t>
            </w:r>
            <w:proofErr w:type="gramEnd"/>
            <w:r w:rsidRPr="001C5134">
              <w:t>____________________.</w:t>
            </w:r>
          </w:p>
          <w:p w14:paraId="4906058B" w14:textId="77777777" w:rsidR="00E051B4" w:rsidRPr="001C5134" w:rsidRDefault="00E051B4" w:rsidP="00E051B4">
            <w:pPr>
              <w:jc w:val="both"/>
            </w:pPr>
          </w:p>
          <w:p w14:paraId="070F7633" w14:textId="77777777" w:rsidR="00E051B4" w:rsidRPr="001C5134" w:rsidRDefault="00E051B4" w:rsidP="00E051B4">
            <w:pPr>
              <w:jc w:val="both"/>
            </w:pPr>
            <w:r w:rsidRPr="001C5134">
              <w:t>10. Настоящий Акт составлен в двух идентичных экземплярах, имеющих равную юридическую силу, на русском и английском языках. По подписании настоящего Акта сдача - приемка и подтверждение качества оказанных Услуг считаются завершенными.</w:t>
            </w:r>
            <w:r w:rsidRPr="001C5134">
              <w:cr/>
            </w:r>
          </w:p>
          <w:p w14:paraId="773627B0" w14:textId="77777777" w:rsidR="00E051B4" w:rsidRPr="001C5134" w:rsidRDefault="00E051B4" w:rsidP="00E051B4">
            <w:pPr>
              <w:jc w:val="both"/>
            </w:pPr>
          </w:p>
          <w:p w14:paraId="739D8EBC" w14:textId="6C9B4913" w:rsidR="00E051B4" w:rsidRPr="001C5134" w:rsidRDefault="00E051B4" w:rsidP="00E051B4">
            <w:pPr>
              <w:jc w:val="both"/>
              <w:rPr>
                <w:lang w:val="en-US"/>
              </w:rPr>
            </w:pPr>
            <w:r w:rsidRPr="001C5134">
              <w:rPr>
                <w:lang w:val="en-US"/>
              </w:rPr>
              <w:t>Accepted on behalf of Purchaser</w:t>
            </w:r>
          </w:p>
          <w:p w14:paraId="7E79AF9D" w14:textId="3C0C417B" w:rsidR="00E051B4" w:rsidRPr="001C5134" w:rsidRDefault="00E051B4" w:rsidP="00E051B4">
            <w:pPr>
              <w:jc w:val="both"/>
              <w:rPr>
                <w:lang w:val="en-US"/>
              </w:rPr>
            </w:pPr>
            <w:r w:rsidRPr="001C5134">
              <w:t>Принял</w:t>
            </w:r>
            <w:r w:rsidRPr="001C5134">
              <w:rPr>
                <w:lang w:val="en-US"/>
              </w:rPr>
              <w:t xml:space="preserve"> </w:t>
            </w:r>
            <w:r w:rsidRPr="001C5134">
              <w:t>от</w:t>
            </w:r>
            <w:r w:rsidRPr="001C5134">
              <w:rPr>
                <w:lang w:val="en-US"/>
              </w:rPr>
              <w:t xml:space="preserve"> </w:t>
            </w:r>
            <w:proofErr w:type="gramStart"/>
            <w:r w:rsidRPr="001C5134">
              <w:t>имени</w:t>
            </w:r>
            <w:r w:rsidRPr="001C5134">
              <w:rPr>
                <w:lang w:val="en-US"/>
              </w:rPr>
              <w:t xml:space="preserve">  </w:t>
            </w:r>
            <w:r w:rsidRPr="001C5134">
              <w:t>Покупателя</w:t>
            </w:r>
            <w:proofErr w:type="gramEnd"/>
            <w:r w:rsidRPr="001C5134">
              <w:rPr>
                <w:lang w:val="en-US"/>
              </w:rPr>
              <w:t xml:space="preserve"> </w:t>
            </w:r>
          </w:p>
          <w:p w14:paraId="1D531AD7" w14:textId="77777777" w:rsidR="00E051B4" w:rsidRPr="001C5134" w:rsidRDefault="00E051B4" w:rsidP="00E051B4">
            <w:pPr>
              <w:jc w:val="both"/>
              <w:rPr>
                <w:lang w:val="en-US"/>
              </w:rPr>
            </w:pPr>
            <w:r w:rsidRPr="001C5134">
              <w:rPr>
                <w:lang w:val="en-US"/>
              </w:rPr>
              <w:t xml:space="preserve">_________________________________ </w:t>
            </w:r>
          </w:p>
          <w:p w14:paraId="183966E0"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D2C5EC3"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5A3C524E" w14:textId="77777777" w:rsidR="00E051B4" w:rsidRPr="001C5134" w:rsidRDefault="00E051B4" w:rsidP="00E051B4">
            <w:pPr>
              <w:jc w:val="both"/>
            </w:pPr>
            <w:proofErr w:type="spellStart"/>
            <w:r w:rsidRPr="001C5134">
              <w:rPr>
                <w:i/>
                <w:sz w:val="16"/>
                <w:szCs w:val="16"/>
              </w:rPr>
              <w:t>Seal</w:t>
            </w:r>
            <w:proofErr w:type="spellEnd"/>
            <w:r w:rsidRPr="001C5134">
              <w:rPr>
                <w:i/>
                <w:sz w:val="16"/>
                <w:szCs w:val="16"/>
              </w:rPr>
              <w:t xml:space="preserve"> / Печать</w:t>
            </w:r>
          </w:p>
        </w:tc>
        <w:tc>
          <w:tcPr>
            <w:tcW w:w="5248" w:type="dxa"/>
            <w:gridSpan w:val="2"/>
            <w:tcBorders>
              <w:top w:val="nil"/>
              <w:left w:val="nil"/>
              <w:bottom w:val="nil"/>
              <w:right w:val="nil"/>
            </w:tcBorders>
          </w:tcPr>
          <w:p w14:paraId="572E50BA" w14:textId="704C3863" w:rsidR="00E051B4" w:rsidRPr="001C5134" w:rsidRDefault="00E051B4" w:rsidP="00E051B4">
            <w:pPr>
              <w:jc w:val="both"/>
              <w:rPr>
                <w:lang w:val="en-US"/>
              </w:rPr>
            </w:pPr>
            <w:r w:rsidRPr="001C5134">
              <w:rPr>
                <w:lang w:val="en-US"/>
              </w:rPr>
              <w:t>_______________________,hereinafter referred to as the “</w:t>
            </w:r>
            <w:r w:rsidR="00D1407F" w:rsidRPr="001C5134">
              <w:rPr>
                <w:lang w:val="en-US"/>
              </w:rPr>
              <w:t>Supplier</w:t>
            </w:r>
            <w:r w:rsidRPr="001C5134">
              <w:rPr>
                <w:lang w:val="en-US"/>
              </w:rPr>
              <w:t>”, represented by ______________, ______________ acting by virtue of _________________, for the one party, and CPC-R, hereinafter referred to as the “</w:t>
            </w:r>
            <w:r w:rsidR="00D1407F" w:rsidRPr="001C5134">
              <w:rPr>
                <w:lang w:val="en-US"/>
              </w:rPr>
              <w:t>Purchaser</w:t>
            </w:r>
            <w:r w:rsidRPr="001C5134">
              <w:rPr>
                <w:lang w:val="en-US"/>
              </w:rPr>
              <w:t xml:space="preserve">”, represented by ___________________________, acting by virtue of ______________________, for the other party, have executed this </w:t>
            </w:r>
            <w:r w:rsidRPr="001C5134">
              <w:rPr>
                <w:lang w:val="en-US" w:eastAsia="en-US"/>
              </w:rPr>
              <w:t>Services Delivery/Acceptance Report</w:t>
            </w:r>
            <w:r w:rsidRPr="001C5134">
              <w:rPr>
                <w:b/>
                <w:lang w:val="en-US" w:eastAsia="en-US"/>
              </w:rPr>
              <w:t xml:space="preserve"> </w:t>
            </w:r>
            <w:r w:rsidRPr="001C5134">
              <w:rPr>
                <w:lang w:val="en-US"/>
              </w:rPr>
              <w:t>under agreement No________ dated ________201___ (hereinafter, the “Agreement”) as follows:</w:t>
            </w:r>
          </w:p>
          <w:p w14:paraId="26DBD9F8" w14:textId="77777777" w:rsidR="00E051B4" w:rsidRPr="001C5134" w:rsidRDefault="00E051B4" w:rsidP="00E051B4">
            <w:pPr>
              <w:jc w:val="both"/>
              <w:rPr>
                <w:lang w:val="en-US"/>
              </w:rPr>
            </w:pPr>
          </w:p>
          <w:p w14:paraId="5B45D63C" w14:textId="77777777" w:rsidR="00E051B4" w:rsidRPr="001C5134" w:rsidRDefault="00E051B4" w:rsidP="00E051B4">
            <w:pPr>
              <w:jc w:val="both"/>
              <w:rPr>
                <w:lang w:val="en-US"/>
              </w:rPr>
            </w:pPr>
            <w:proofErr w:type="gramStart"/>
            <w:r w:rsidRPr="001C5134">
              <w:rPr>
                <w:lang w:val="en-US"/>
              </w:rPr>
              <w:t>1.Description</w:t>
            </w:r>
            <w:proofErr w:type="gramEnd"/>
            <w:r w:rsidRPr="001C5134">
              <w:rPr>
                <w:lang w:val="en-US"/>
              </w:rPr>
              <w:t xml:space="preserve"> of the Services: _____________________.</w:t>
            </w:r>
          </w:p>
          <w:p w14:paraId="21389F27" w14:textId="77777777" w:rsidR="00E051B4" w:rsidRPr="001C5134" w:rsidRDefault="00E051B4" w:rsidP="00E051B4">
            <w:pPr>
              <w:jc w:val="both"/>
              <w:rPr>
                <w:lang w:val="en-US"/>
              </w:rPr>
            </w:pPr>
            <w:r w:rsidRPr="001C5134">
              <w:rPr>
                <w:lang w:val="en-US"/>
              </w:rPr>
              <w:t>2. Details: __________________________.</w:t>
            </w:r>
          </w:p>
          <w:p w14:paraId="143E6F77" w14:textId="77777777" w:rsidR="00E051B4" w:rsidRPr="001C5134" w:rsidRDefault="00E051B4" w:rsidP="00E051B4">
            <w:pPr>
              <w:jc w:val="both"/>
              <w:rPr>
                <w:lang w:val="en-US"/>
              </w:rPr>
            </w:pPr>
          </w:p>
          <w:p w14:paraId="3A46E8F8" w14:textId="77777777" w:rsidR="00E051B4" w:rsidRPr="001C5134" w:rsidRDefault="00E051B4" w:rsidP="00E051B4">
            <w:pPr>
              <w:jc w:val="both"/>
              <w:rPr>
                <w:lang w:val="en-US"/>
              </w:rPr>
            </w:pPr>
            <w:r w:rsidRPr="001C5134">
              <w:rPr>
                <w:lang w:val="en-US"/>
              </w:rPr>
              <w:t>3. Place, where Services were executed</w:t>
            </w:r>
            <w:proofErr w:type="gramStart"/>
            <w:r w:rsidRPr="001C5134">
              <w:rPr>
                <w:lang w:val="en-US"/>
              </w:rPr>
              <w:t>:_</w:t>
            </w:r>
            <w:proofErr w:type="gramEnd"/>
            <w:r w:rsidRPr="001C5134">
              <w:rPr>
                <w:lang w:val="en-US"/>
              </w:rPr>
              <w:t>____________.</w:t>
            </w:r>
          </w:p>
          <w:p w14:paraId="4D644989" w14:textId="77777777" w:rsidR="00E051B4" w:rsidRPr="001C5134" w:rsidRDefault="00E051B4" w:rsidP="00E051B4">
            <w:pPr>
              <w:jc w:val="both"/>
              <w:rPr>
                <w:lang w:val="en-US"/>
              </w:rPr>
            </w:pPr>
          </w:p>
          <w:p w14:paraId="1B65E5A3" w14:textId="77777777" w:rsidR="00E051B4" w:rsidRPr="001C5134" w:rsidRDefault="00E051B4" w:rsidP="00E051B4">
            <w:pPr>
              <w:jc w:val="both"/>
              <w:rPr>
                <w:lang w:val="en-US"/>
              </w:rPr>
            </w:pPr>
            <w:r w:rsidRPr="001C5134">
              <w:rPr>
                <w:lang w:val="en-US"/>
              </w:rPr>
              <w:t xml:space="preserve">4. Cost of the rendered </w:t>
            </w:r>
            <w:proofErr w:type="gramStart"/>
            <w:r w:rsidRPr="001C5134">
              <w:rPr>
                <w:lang w:val="en-US"/>
              </w:rPr>
              <w:t>Services</w:t>
            </w:r>
            <w:r w:rsidRPr="001C5134">
              <w:rPr>
                <w:i/>
                <w:lang w:val="en-US"/>
              </w:rPr>
              <w:t>:</w:t>
            </w:r>
            <w:proofErr w:type="gramEnd"/>
            <w:r w:rsidRPr="001C5134">
              <w:rPr>
                <w:i/>
                <w:lang w:val="en-US"/>
              </w:rPr>
              <w:t xml:space="preserve">___________________________(the sum in word) </w:t>
            </w:r>
            <w:r w:rsidRPr="001C5134">
              <w:rPr>
                <w:lang w:val="en-US"/>
              </w:rPr>
              <w:t>inclusive of VAT in an amount of _____% which is ______________________________________</w:t>
            </w:r>
            <w:r w:rsidRPr="001C5134">
              <w:rPr>
                <w:i/>
                <w:lang w:val="en-US"/>
              </w:rPr>
              <w:t>(the sum in word)</w:t>
            </w:r>
            <w:r w:rsidRPr="001C5134">
              <w:rPr>
                <w:lang w:val="en-US"/>
              </w:rPr>
              <w:t>.</w:t>
            </w:r>
          </w:p>
          <w:p w14:paraId="2F276207" w14:textId="77777777" w:rsidR="00E051B4" w:rsidRPr="001C5134" w:rsidRDefault="00E051B4" w:rsidP="00E051B4">
            <w:pPr>
              <w:tabs>
                <w:tab w:val="left" w:pos="318"/>
              </w:tabs>
              <w:jc w:val="both"/>
              <w:rPr>
                <w:lang w:val="en-US"/>
              </w:rPr>
            </w:pPr>
          </w:p>
          <w:p w14:paraId="14E868C8" w14:textId="77777777" w:rsidR="00E051B4" w:rsidRPr="001C5134" w:rsidRDefault="00E051B4" w:rsidP="00E051B4">
            <w:pPr>
              <w:tabs>
                <w:tab w:val="left" w:pos="318"/>
              </w:tabs>
              <w:jc w:val="both"/>
              <w:rPr>
                <w:lang w:val="en-US"/>
              </w:rPr>
            </w:pPr>
            <w:r w:rsidRPr="001C5134">
              <w:rPr>
                <w:lang w:val="en-US"/>
              </w:rPr>
              <w:t>5.  Amount of advance payment: _________________ inclusive of VAT in an amount of _____% which is __________________________________</w:t>
            </w:r>
            <w:proofErr w:type="gramStart"/>
            <w:r w:rsidRPr="001C5134">
              <w:rPr>
                <w:lang w:val="en-US"/>
              </w:rPr>
              <w:t>_</w:t>
            </w:r>
            <w:r w:rsidRPr="001C5134">
              <w:rPr>
                <w:i/>
                <w:lang w:val="en-US"/>
              </w:rPr>
              <w:t>(</w:t>
            </w:r>
            <w:proofErr w:type="gramEnd"/>
            <w:r w:rsidRPr="001C5134">
              <w:rPr>
                <w:i/>
                <w:lang w:val="en-US"/>
              </w:rPr>
              <w:t>the sum in word)</w:t>
            </w:r>
            <w:r w:rsidRPr="001C5134">
              <w:rPr>
                <w:lang w:val="en-US"/>
              </w:rPr>
              <w:t>.</w:t>
            </w:r>
          </w:p>
          <w:p w14:paraId="33088A03" w14:textId="77777777" w:rsidR="00E051B4" w:rsidRPr="001C5134" w:rsidRDefault="00E051B4" w:rsidP="00E051B4">
            <w:pPr>
              <w:jc w:val="both"/>
              <w:rPr>
                <w:lang w:val="en-US"/>
              </w:rPr>
            </w:pPr>
          </w:p>
          <w:p w14:paraId="69A36842" w14:textId="77777777" w:rsidR="00E051B4" w:rsidRPr="001C5134" w:rsidRDefault="00E051B4" w:rsidP="00E051B4">
            <w:pPr>
              <w:jc w:val="both"/>
              <w:rPr>
                <w:lang w:val="en-US"/>
              </w:rPr>
            </w:pPr>
            <w:r w:rsidRPr="001C5134">
              <w:rPr>
                <w:lang w:val="en-US"/>
              </w:rPr>
              <w:t>6. Amount to be paid under the Report:  ____________________ inclusive VAT in an amount of _____% which is _____________________________</w:t>
            </w:r>
            <w:proofErr w:type="gramStart"/>
            <w:r w:rsidRPr="001C5134">
              <w:rPr>
                <w:lang w:val="en-US"/>
              </w:rPr>
              <w:t>_</w:t>
            </w:r>
            <w:r w:rsidRPr="001C5134">
              <w:rPr>
                <w:i/>
                <w:lang w:val="en-US"/>
              </w:rPr>
              <w:t>(</w:t>
            </w:r>
            <w:proofErr w:type="gramEnd"/>
            <w:r w:rsidRPr="001C5134">
              <w:rPr>
                <w:i/>
                <w:lang w:val="en-US"/>
              </w:rPr>
              <w:t>the sum in word)</w:t>
            </w:r>
            <w:r w:rsidRPr="001C5134">
              <w:rPr>
                <w:lang w:val="en-US"/>
              </w:rPr>
              <w:t>.</w:t>
            </w:r>
          </w:p>
          <w:p w14:paraId="3CE39DA5" w14:textId="77777777" w:rsidR="00E051B4" w:rsidRPr="001C5134" w:rsidRDefault="00E051B4" w:rsidP="00E051B4">
            <w:pPr>
              <w:jc w:val="both"/>
              <w:rPr>
                <w:lang w:val="en-US"/>
              </w:rPr>
            </w:pPr>
          </w:p>
          <w:p w14:paraId="03238B7A" w14:textId="77777777" w:rsidR="00E051B4" w:rsidRPr="001C5134" w:rsidRDefault="00E051B4" w:rsidP="00E051B4">
            <w:pPr>
              <w:jc w:val="both"/>
              <w:rPr>
                <w:lang w:val="en-US"/>
              </w:rPr>
            </w:pPr>
            <w:r w:rsidRPr="001C5134">
              <w:rPr>
                <w:lang w:val="en-US"/>
              </w:rPr>
              <w:t>7. Other features and special notes</w:t>
            </w:r>
            <w:proofErr w:type="gramStart"/>
            <w:r w:rsidRPr="001C5134">
              <w:rPr>
                <w:lang w:val="en-US"/>
              </w:rPr>
              <w:t>:_</w:t>
            </w:r>
            <w:proofErr w:type="gramEnd"/>
            <w:r w:rsidRPr="001C5134">
              <w:rPr>
                <w:lang w:val="en-US"/>
              </w:rPr>
              <w:t>____________________.</w:t>
            </w:r>
          </w:p>
          <w:p w14:paraId="05AA7435" w14:textId="77777777" w:rsidR="00E051B4" w:rsidRPr="001C5134" w:rsidRDefault="00E051B4" w:rsidP="00E051B4">
            <w:pPr>
              <w:jc w:val="both"/>
              <w:rPr>
                <w:lang w:val="en-US"/>
              </w:rPr>
            </w:pPr>
          </w:p>
          <w:p w14:paraId="7738C129" w14:textId="77777777" w:rsidR="00E051B4" w:rsidRPr="001C5134" w:rsidRDefault="00E051B4" w:rsidP="00E051B4">
            <w:pPr>
              <w:tabs>
                <w:tab w:val="left" w:pos="3438"/>
              </w:tabs>
              <w:jc w:val="both"/>
              <w:rPr>
                <w:lang w:val="en-US"/>
              </w:rPr>
            </w:pPr>
            <w:r w:rsidRPr="001C5134">
              <w:rPr>
                <w:lang w:val="en-US"/>
              </w:rPr>
              <w:t>8. Services Delivery/Acceptance date</w:t>
            </w:r>
            <w:proofErr w:type="gramStart"/>
            <w:r w:rsidRPr="001C5134">
              <w:rPr>
                <w:lang w:val="en-US"/>
              </w:rPr>
              <w:t>:_</w:t>
            </w:r>
            <w:proofErr w:type="gramEnd"/>
            <w:r w:rsidRPr="001C5134">
              <w:rPr>
                <w:lang w:val="en-US"/>
              </w:rPr>
              <w:t>____________.</w:t>
            </w:r>
          </w:p>
          <w:p w14:paraId="575743A9" w14:textId="77777777" w:rsidR="00E051B4" w:rsidRPr="001C5134" w:rsidRDefault="00E051B4" w:rsidP="00E051B4">
            <w:pPr>
              <w:jc w:val="both"/>
              <w:rPr>
                <w:lang w:val="en-US"/>
              </w:rPr>
            </w:pPr>
          </w:p>
          <w:p w14:paraId="49CB8C2D" w14:textId="77777777" w:rsidR="00E051B4" w:rsidRPr="001C5134" w:rsidRDefault="00E051B4" w:rsidP="00E051B4">
            <w:pPr>
              <w:jc w:val="both"/>
              <w:rPr>
                <w:lang w:val="en-US"/>
              </w:rPr>
            </w:pPr>
            <w:r w:rsidRPr="001C5134">
              <w:rPr>
                <w:lang w:val="en-US"/>
              </w:rPr>
              <w:t>9. Quality claims :  ______________________________</w:t>
            </w:r>
          </w:p>
          <w:p w14:paraId="20CD75C3" w14:textId="77777777" w:rsidR="00E051B4" w:rsidRPr="001C5134" w:rsidRDefault="00E051B4" w:rsidP="00E051B4">
            <w:pPr>
              <w:jc w:val="both"/>
              <w:rPr>
                <w:lang w:val="en-US"/>
              </w:rPr>
            </w:pPr>
          </w:p>
          <w:p w14:paraId="052B8466" w14:textId="77777777" w:rsidR="00E051B4" w:rsidRPr="001C5134" w:rsidRDefault="00E051B4" w:rsidP="00E051B4">
            <w:pPr>
              <w:jc w:val="both"/>
              <w:rPr>
                <w:lang w:val="en-US"/>
              </w:rPr>
            </w:pPr>
            <w:r w:rsidRPr="001C5134">
              <w:rPr>
                <w:lang w:val="en-US"/>
              </w:rPr>
              <w:t xml:space="preserve">10. This </w:t>
            </w:r>
            <w:proofErr w:type="gramStart"/>
            <w:r w:rsidRPr="001C5134">
              <w:rPr>
                <w:lang w:val="en-US"/>
              </w:rPr>
              <w:t>Report  shall</w:t>
            </w:r>
            <w:proofErr w:type="gramEnd"/>
            <w:r w:rsidRPr="001C5134">
              <w:rPr>
                <w:lang w:val="en-US"/>
              </w:rPr>
              <w:t xml:space="preserve"> be made in two counterparts (English and Russian) having equal legal force. The delivery/acceptance and confirmation of the quality of the Services rendered </w:t>
            </w:r>
            <w:proofErr w:type="gramStart"/>
            <w:r w:rsidRPr="001C5134">
              <w:rPr>
                <w:lang w:val="en-US"/>
              </w:rPr>
              <w:t>shall be considered</w:t>
            </w:r>
            <w:proofErr w:type="gramEnd"/>
            <w:r w:rsidRPr="001C5134">
              <w:rPr>
                <w:lang w:val="en-US"/>
              </w:rPr>
              <w:t xml:space="preserve"> completed upon its signing by the Parties.</w:t>
            </w:r>
          </w:p>
          <w:p w14:paraId="7182E643" w14:textId="337A9CB3" w:rsidR="00E051B4" w:rsidRPr="001C5134" w:rsidRDefault="00E051B4" w:rsidP="00E051B4">
            <w:pPr>
              <w:jc w:val="both"/>
              <w:rPr>
                <w:lang w:val="en-US"/>
              </w:rPr>
            </w:pPr>
          </w:p>
          <w:p w14:paraId="01DA3E1F" w14:textId="09A19F04" w:rsidR="00E051B4" w:rsidRPr="001C5134" w:rsidRDefault="00E051B4" w:rsidP="00E051B4">
            <w:pPr>
              <w:jc w:val="both"/>
              <w:rPr>
                <w:lang w:val="en-US"/>
              </w:rPr>
            </w:pPr>
          </w:p>
          <w:p w14:paraId="185E1E05" w14:textId="77777777" w:rsidR="00E051B4" w:rsidRPr="001C5134" w:rsidRDefault="00E051B4" w:rsidP="00E051B4">
            <w:pPr>
              <w:jc w:val="both"/>
              <w:rPr>
                <w:lang w:val="en-US"/>
              </w:rPr>
            </w:pPr>
          </w:p>
          <w:p w14:paraId="45C894CC" w14:textId="48EABAFB" w:rsidR="00E051B4" w:rsidRPr="001C5134" w:rsidRDefault="00E051B4" w:rsidP="00E051B4">
            <w:pPr>
              <w:jc w:val="both"/>
              <w:rPr>
                <w:lang w:val="en-US"/>
              </w:rPr>
            </w:pPr>
            <w:r w:rsidRPr="001C5134">
              <w:rPr>
                <w:lang w:val="en-US"/>
              </w:rPr>
              <w:t xml:space="preserve">Delivered on behalf of Supplier </w:t>
            </w:r>
          </w:p>
          <w:p w14:paraId="3B0124B6" w14:textId="0F9F7874" w:rsidR="00E051B4" w:rsidRPr="001C5134" w:rsidRDefault="00E051B4" w:rsidP="00E051B4">
            <w:pPr>
              <w:jc w:val="both"/>
              <w:rPr>
                <w:lang w:val="en-US"/>
              </w:rPr>
            </w:pPr>
            <w:r w:rsidRPr="001C5134">
              <w:t>Сдал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Поставщика</w:t>
            </w:r>
            <w:r w:rsidRPr="001C5134">
              <w:rPr>
                <w:lang w:val="en-US"/>
              </w:rPr>
              <w:t xml:space="preserve"> </w:t>
            </w:r>
          </w:p>
          <w:p w14:paraId="73DCB901" w14:textId="77777777" w:rsidR="00E051B4" w:rsidRPr="001C5134" w:rsidRDefault="00E051B4" w:rsidP="00E051B4">
            <w:pPr>
              <w:jc w:val="both"/>
              <w:rPr>
                <w:lang w:val="en-US"/>
              </w:rPr>
            </w:pPr>
          </w:p>
          <w:p w14:paraId="35EA2259" w14:textId="77777777" w:rsidR="00E051B4" w:rsidRPr="001C5134" w:rsidRDefault="00E051B4" w:rsidP="00E051B4">
            <w:pPr>
              <w:jc w:val="both"/>
              <w:rPr>
                <w:lang w:val="en-US"/>
              </w:rPr>
            </w:pPr>
            <w:r w:rsidRPr="001C5134">
              <w:rPr>
                <w:lang w:val="en-US"/>
              </w:rPr>
              <w:t>_________________________________</w:t>
            </w:r>
          </w:p>
          <w:p w14:paraId="72348E11"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53B04EE"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296A854F" w14:textId="77777777" w:rsidR="00E051B4" w:rsidRPr="001C5134" w:rsidRDefault="00E051B4" w:rsidP="00E051B4">
            <w:pPr>
              <w:jc w:val="both"/>
              <w:rPr>
                <w:i/>
                <w:sz w:val="16"/>
                <w:szCs w:val="16"/>
              </w:rPr>
            </w:pPr>
            <w:proofErr w:type="spellStart"/>
            <w:r w:rsidRPr="001C5134">
              <w:rPr>
                <w:i/>
                <w:sz w:val="16"/>
                <w:szCs w:val="16"/>
              </w:rPr>
              <w:t>Seal</w:t>
            </w:r>
            <w:proofErr w:type="spellEnd"/>
            <w:r w:rsidRPr="001C5134">
              <w:rPr>
                <w:i/>
                <w:sz w:val="16"/>
                <w:szCs w:val="16"/>
              </w:rPr>
              <w:t xml:space="preserve"> / Печать</w:t>
            </w:r>
          </w:p>
          <w:p w14:paraId="243907E3" w14:textId="0ADBB2E4" w:rsidR="00E051B4" w:rsidRPr="001C5134" w:rsidRDefault="00E051B4" w:rsidP="00E051B4">
            <w:pPr>
              <w:jc w:val="both"/>
              <w:rPr>
                <w:lang w:val="en-US"/>
              </w:rPr>
            </w:pPr>
          </w:p>
        </w:tc>
      </w:tr>
      <w:tr w:rsidR="00E051B4" w:rsidRPr="001C5134" w14:paraId="7EBE6747" w14:textId="77777777" w:rsidTr="009C1014">
        <w:tc>
          <w:tcPr>
            <w:tcW w:w="10065" w:type="dxa"/>
            <w:gridSpan w:val="5"/>
            <w:tcBorders>
              <w:top w:val="nil"/>
              <w:left w:val="nil"/>
              <w:bottom w:val="nil"/>
              <w:right w:val="nil"/>
            </w:tcBorders>
          </w:tcPr>
          <w:p w14:paraId="31896397" w14:textId="77777777" w:rsidR="00E051B4" w:rsidRPr="001C5134" w:rsidRDefault="00E051B4" w:rsidP="00E051B4">
            <w:pPr>
              <w:jc w:val="center"/>
              <w:rPr>
                <w:b/>
                <w:lang w:val="en-US"/>
              </w:rPr>
            </w:pPr>
          </w:p>
        </w:tc>
      </w:tr>
      <w:tr w:rsidR="00E051B4" w:rsidRPr="001C5134" w14:paraId="11EB900D" w14:textId="77777777" w:rsidTr="009C1014">
        <w:tblPrEx>
          <w:tblBorders>
            <w:top w:val="none" w:sz="0" w:space="0" w:color="auto"/>
            <w:left w:val="none" w:sz="0" w:space="0" w:color="auto"/>
            <w:bottom w:val="none" w:sz="0" w:space="0" w:color="auto"/>
            <w:right w:val="none" w:sz="0" w:space="0" w:color="auto"/>
            <w:insideH w:val="none" w:sz="0" w:space="0" w:color="auto"/>
            <w:insideV w:val="single" w:sz="18" w:space="0" w:color="C0C0C0"/>
          </w:tblBorders>
          <w:tblLook w:val="04A0" w:firstRow="1" w:lastRow="0" w:firstColumn="1" w:lastColumn="0" w:noHBand="0" w:noVBand="1"/>
        </w:tblPrEx>
        <w:trPr>
          <w:gridBefore w:val="1"/>
          <w:gridAfter w:val="1"/>
          <w:wBefore w:w="568" w:type="dxa"/>
          <w:wAfter w:w="141" w:type="dxa"/>
        </w:trPr>
        <w:tc>
          <w:tcPr>
            <w:tcW w:w="3964" w:type="dxa"/>
            <w:tcBorders>
              <w:right w:val="nil"/>
            </w:tcBorders>
          </w:tcPr>
          <w:p w14:paraId="698CFD4F" w14:textId="3B18F47F" w:rsidR="00E051B4" w:rsidRPr="001C5134" w:rsidRDefault="00E051B4" w:rsidP="00E051B4">
            <w:pPr>
              <w:tabs>
                <w:tab w:val="left" w:pos="6320"/>
              </w:tabs>
              <w:jc w:val="center"/>
              <w:rPr>
                <w:b/>
                <w:bCs/>
              </w:rPr>
            </w:pPr>
            <w:r w:rsidRPr="001C5134">
              <w:rPr>
                <w:b/>
                <w:bCs/>
                <w:lang w:val="en-US"/>
              </w:rPr>
              <w:t xml:space="preserve">         </w:t>
            </w:r>
            <w:r w:rsidRPr="001C5134">
              <w:rPr>
                <w:b/>
                <w:bCs/>
              </w:rPr>
              <w:t>ПОСТАВЩИК/</w:t>
            </w:r>
            <w:r w:rsidRPr="001C5134">
              <w:rPr>
                <w:b/>
                <w:bCs/>
                <w:lang w:val="en-US"/>
              </w:rPr>
              <w:t xml:space="preserve">SUPPLIER </w:t>
            </w:r>
          </w:p>
          <w:p w14:paraId="60DEBCE7" w14:textId="77777777" w:rsidR="00E051B4" w:rsidRPr="001C5134" w:rsidRDefault="00E051B4" w:rsidP="00E051B4">
            <w:pPr>
              <w:jc w:val="center"/>
              <w:rPr>
                <w:lang w:val="en-US"/>
              </w:rPr>
            </w:pPr>
          </w:p>
          <w:p w14:paraId="5C01D7C3" w14:textId="77777777" w:rsidR="00E051B4" w:rsidRPr="001C5134" w:rsidRDefault="00E051B4" w:rsidP="00E051B4">
            <w:pPr>
              <w:jc w:val="center"/>
              <w:rPr>
                <w:lang w:val="en-US"/>
              </w:rPr>
            </w:pPr>
          </w:p>
          <w:p w14:paraId="4DBF389E" w14:textId="77777777" w:rsidR="00E051B4" w:rsidRPr="001C5134" w:rsidRDefault="00E051B4" w:rsidP="00E051B4">
            <w:pPr>
              <w:jc w:val="center"/>
            </w:pPr>
            <w:r w:rsidRPr="001C5134">
              <w:t xml:space="preserve"> _____________________________</w:t>
            </w:r>
          </w:p>
          <w:p w14:paraId="3BEBEB00" w14:textId="77777777" w:rsidR="00E051B4" w:rsidRPr="001C5134" w:rsidRDefault="00E051B4" w:rsidP="00E051B4">
            <w:pPr>
              <w:jc w:val="center"/>
              <w:rPr>
                <w:lang w:val="en-US"/>
              </w:rPr>
            </w:pPr>
          </w:p>
          <w:p w14:paraId="64A34487" w14:textId="77777777" w:rsidR="00E051B4" w:rsidRPr="001C5134" w:rsidRDefault="00E051B4" w:rsidP="00E051B4">
            <w:pPr>
              <w:jc w:val="center"/>
              <w:rPr>
                <w:lang w:val="en-US"/>
              </w:rPr>
            </w:pPr>
          </w:p>
          <w:p w14:paraId="6688CD9A" w14:textId="77777777" w:rsidR="00E051B4" w:rsidRPr="001C5134" w:rsidRDefault="00E051B4" w:rsidP="00E051B4">
            <w:pPr>
              <w:jc w:val="center"/>
              <w:rPr>
                <w:b/>
                <w:bCs/>
              </w:rPr>
            </w:pPr>
          </w:p>
        </w:tc>
        <w:tc>
          <w:tcPr>
            <w:tcW w:w="5392" w:type="dxa"/>
            <w:gridSpan w:val="2"/>
            <w:tcBorders>
              <w:left w:val="nil"/>
            </w:tcBorders>
          </w:tcPr>
          <w:p w14:paraId="417B2F6E" w14:textId="346C4B09" w:rsidR="00E051B4" w:rsidRPr="001C5134" w:rsidRDefault="00E051B4" w:rsidP="00E051B4">
            <w:pPr>
              <w:jc w:val="center"/>
              <w:rPr>
                <w:lang w:val="en-US"/>
              </w:rPr>
            </w:pPr>
            <w:r w:rsidRPr="001C5134">
              <w:rPr>
                <w:b/>
              </w:rPr>
              <w:t>ПОКУПАТЕЛЬ/PURCHASER</w:t>
            </w:r>
            <w:r w:rsidRPr="001C5134">
              <w:rPr>
                <w:lang w:val="en-US"/>
              </w:rPr>
              <w:t xml:space="preserve"> </w:t>
            </w:r>
          </w:p>
          <w:p w14:paraId="10CE266F" w14:textId="77777777" w:rsidR="00E051B4" w:rsidRPr="001C5134" w:rsidRDefault="00E051B4" w:rsidP="00E051B4">
            <w:pPr>
              <w:jc w:val="center"/>
              <w:rPr>
                <w:lang w:val="en-US"/>
              </w:rPr>
            </w:pPr>
          </w:p>
          <w:p w14:paraId="2DD774CA" w14:textId="4E0E2C81" w:rsidR="00E051B4" w:rsidRPr="001C5134" w:rsidRDefault="00E051B4" w:rsidP="00E051B4">
            <w:pPr>
              <w:jc w:val="center"/>
              <w:rPr>
                <w:lang w:val="en-US"/>
              </w:rPr>
            </w:pPr>
            <w:r w:rsidRPr="001C5134">
              <w:rPr>
                <w:lang w:val="en-US"/>
              </w:rPr>
              <w:t xml:space="preserve"> </w:t>
            </w:r>
          </w:p>
          <w:p w14:paraId="3DA83D74" w14:textId="77777777" w:rsidR="00E051B4" w:rsidRPr="001C5134" w:rsidRDefault="00E051B4" w:rsidP="00E051B4">
            <w:pPr>
              <w:jc w:val="center"/>
              <w:rPr>
                <w:lang w:val="en-US"/>
              </w:rPr>
            </w:pPr>
            <w:r w:rsidRPr="001C5134">
              <w:rPr>
                <w:lang w:val="en-US"/>
              </w:rPr>
              <w:t>_____________________________</w:t>
            </w:r>
          </w:p>
          <w:p w14:paraId="7A4A5D55" w14:textId="77777777" w:rsidR="00E051B4" w:rsidRPr="001C5134" w:rsidRDefault="00E051B4" w:rsidP="00E051B4">
            <w:pPr>
              <w:jc w:val="center"/>
            </w:pPr>
          </w:p>
        </w:tc>
      </w:tr>
    </w:tbl>
    <w:p w14:paraId="1501F41A" w14:textId="77777777" w:rsidR="00E051B4" w:rsidRPr="001C5134" w:rsidRDefault="00E051B4" w:rsidP="00E051B4">
      <w:pPr>
        <w:rPr>
          <w:sz w:val="24"/>
          <w:szCs w:val="24"/>
        </w:rPr>
      </w:pPr>
    </w:p>
    <w:p w14:paraId="2FE09429" w14:textId="77777777" w:rsidR="00074B09" w:rsidRPr="001C5134" w:rsidRDefault="00074B09" w:rsidP="00573365">
      <w:pPr>
        <w:jc w:val="both"/>
        <w:rPr>
          <w:b/>
        </w:rPr>
      </w:pPr>
    </w:p>
    <w:sectPr w:rsidR="00074B09" w:rsidRPr="001C5134" w:rsidSect="00B84A78">
      <w:headerReference w:type="default" r:id="rId11"/>
      <w:footerReference w:type="default" r:id="rId12"/>
      <w:headerReference w:type="first" r:id="rId13"/>
      <w:pgSz w:w="11906" w:h="16838"/>
      <w:pgMar w:top="568"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8DE84" w14:textId="77777777" w:rsidR="00241F68" w:rsidRDefault="00241F68">
      <w:r>
        <w:separator/>
      </w:r>
    </w:p>
  </w:endnote>
  <w:endnote w:type="continuationSeparator" w:id="0">
    <w:p w14:paraId="33AF0322" w14:textId="77777777" w:rsidR="00241F68" w:rsidRDefault="0024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32A790A7"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524223">
          <w:rPr>
            <w:b/>
            <w:bCs/>
            <w:noProof/>
          </w:rPr>
          <w:t>3</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524223">
          <w:rPr>
            <w:b/>
            <w:bCs/>
            <w:noProof/>
          </w:rPr>
          <w:t>3</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69D9" w14:textId="77777777" w:rsidR="00241F68" w:rsidRDefault="00241F68">
      <w:r>
        <w:separator/>
      </w:r>
    </w:p>
  </w:footnote>
  <w:footnote w:type="continuationSeparator" w:id="0">
    <w:p w14:paraId="4E5F8D6B" w14:textId="77777777" w:rsidR="00241F68" w:rsidRDefault="0024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456D"/>
    <w:rsid w:val="00006444"/>
    <w:rsid w:val="0000682A"/>
    <w:rsid w:val="000214A7"/>
    <w:rsid w:val="0002309B"/>
    <w:rsid w:val="000301F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85E9C"/>
    <w:rsid w:val="00095379"/>
    <w:rsid w:val="000A3B9D"/>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1099D"/>
    <w:rsid w:val="0012698B"/>
    <w:rsid w:val="0014702E"/>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5134"/>
    <w:rsid w:val="001C707F"/>
    <w:rsid w:val="001D1D43"/>
    <w:rsid w:val="001F088C"/>
    <w:rsid w:val="001F1076"/>
    <w:rsid w:val="001F1B8C"/>
    <w:rsid w:val="00214AFB"/>
    <w:rsid w:val="00216B62"/>
    <w:rsid w:val="00223A69"/>
    <w:rsid w:val="002262BB"/>
    <w:rsid w:val="002339B5"/>
    <w:rsid w:val="0023428C"/>
    <w:rsid w:val="00241F68"/>
    <w:rsid w:val="00245087"/>
    <w:rsid w:val="0024623B"/>
    <w:rsid w:val="002511DD"/>
    <w:rsid w:val="002555F9"/>
    <w:rsid w:val="00256B6A"/>
    <w:rsid w:val="002629E8"/>
    <w:rsid w:val="002712D1"/>
    <w:rsid w:val="00276560"/>
    <w:rsid w:val="00283FB9"/>
    <w:rsid w:val="002970F3"/>
    <w:rsid w:val="002A2239"/>
    <w:rsid w:val="002A24E9"/>
    <w:rsid w:val="002A30AA"/>
    <w:rsid w:val="002B2904"/>
    <w:rsid w:val="002B5C1D"/>
    <w:rsid w:val="002B6ADB"/>
    <w:rsid w:val="002C466F"/>
    <w:rsid w:val="002C577A"/>
    <w:rsid w:val="002C6FB2"/>
    <w:rsid w:val="002D3167"/>
    <w:rsid w:val="002E020F"/>
    <w:rsid w:val="002F78C1"/>
    <w:rsid w:val="0031343C"/>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3664"/>
    <w:rsid w:val="00493F01"/>
    <w:rsid w:val="00494E6B"/>
    <w:rsid w:val="00497448"/>
    <w:rsid w:val="004A1C35"/>
    <w:rsid w:val="004A4EB5"/>
    <w:rsid w:val="004A5493"/>
    <w:rsid w:val="004A6364"/>
    <w:rsid w:val="004A7B95"/>
    <w:rsid w:val="004B1CC8"/>
    <w:rsid w:val="004B4C30"/>
    <w:rsid w:val="004B65D1"/>
    <w:rsid w:val="004B71C5"/>
    <w:rsid w:val="004C482B"/>
    <w:rsid w:val="004E507A"/>
    <w:rsid w:val="004E5E49"/>
    <w:rsid w:val="004E7F6A"/>
    <w:rsid w:val="004F0071"/>
    <w:rsid w:val="004F3FA2"/>
    <w:rsid w:val="004F5234"/>
    <w:rsid w:val="004F551A"/>
    <w:rsid w:val="00512AAD"/>
    <w:rsid w:val="0051535F"/>
    <w:rsid w:val="005240C6"/>
    <w:rsid w:val="00524223"/>
    <w:rsid w:val="005344A6"/>
    <w:rsid w:val="0053568F"/>
    <w:rsid w:val="00546F9E"/>
    <w:rsid w:val="00553108"/>
    <w:rsid w:val="005541C1"/>
    <w:rsid w:val="00561BD2"/>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063E3"/>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61B76"/>
    <w:rsid w:val="006670F5"/>
    <w:rsid w:val="00667F3A"/>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C72E6"/>
    <w:rsid w:val="006D0A80"/>
    <w:rsid w:val="006D2AB8"/>
    <w:rsid w:val="006E1DC1"/>
    <w:rsid w:val="006F2C67"/>
    <w:rsid w:val="006F7877"/>
    <w:rsid w:val="006F7EF3"/>
    <w:rsid w:val="00701B13"/>
    <w:rsid w:val="00706CFE"/>
    <w:rsid w:val="00713787"/>
    <w:rsid w:val="00727003"/>
    <w:rsid w:val="007273D7"/>
    <w:rsid w:val="007365DE"/>
    <w:rsid w:val="00737708"/>
    <w:rsid w:val="0073774B"/>
    <w:rsid w:val="00745DE3"/>
    <w:rsid w:val="00753571"/>
    <w:rsid w:val="00757D44"/>
    <w:rsid w:val="00762B8F"/>
    <w:rsid w:val="00763ABB"/>
    <w:rsid w:val="00773E29"/>
    <w:rsid w:val="0077400B"/>
    <w:rsid w:val="00774C2A"/>
    <w:rsid w:val="00777D33"/>
    <w:rsid w:val="007836A2"/>
    <w:rsid w:val="00784D9A"/>
    <w:rsid w:val="007948A3"/>
    <w:rsid w:val="0079737F"/>
    <w:rsid w:val="007A0BC3"/>
    <w:rsid w:val="007A1AC7"/>
    <w:rsid w:val="007B62BA"/>
    <w:rsid w:val="007C0FC1"/>
    <w:rsid w:val="007D509D"/>
    <w:rsid w:val="007E390A"/>
    <w:rsid w:val="007E768E"/>
    <w:rsid w:val="007F07B2"/>
    <w:rsid w:val="007F2424"/>
    <w:rsid w:val="007F3A3F"/>
    <w:rsid w:val="007F70DB"/>
    <w:rsid w:val="00800FD1"/>
    <w:rsid w:val="00807C7F"/>
    <w:rsid w:val="00811418"/>
    <w:rsid w:val="008312E4"/>
    <w:rsid w:val="008340AE"/>
    <w:rsid w:val="00837716"/>
    <w:rsid w:val="0085602F"/>
    <w:rsid w:val="00866007"/>
    <w:rsid w:val="00871D07"/>
    <w:rsid w:val="00875C8F"/>
    <w:rsid w:val="00876787"/>
    <w:rsid w:val="00876DAD"/>
    <w:rsid w:val="00882E0A"/>
    <w:rsid w:val="00895046"/>
    <w:rsid w:val="008B2902"/>
    <w:rsid w:val="008B47E7"/>
    <w:rsid w:val="008B52E1"/>
    <w:rsid w:val="008C25C1"/>
    <w:rsid w:val="008C2AF2"/>
    <w:rsid w:val="008C42AA"/>
    <w:rsid w:val="008D3438"/>
    <w:rsid w:val="008D61A8"/>
    <w:rsid w:val="008E2A22"/>
    <w:rsid w:val="008E2AE6"/>
    <w:rsid w:val="008E321C"/>
    <w:rsid w:val="008E548D"/>
    <w:rsid w:val="008E57A6"/>
    <w:rsid w:val="008F497C"/>
    <w:rsid w:val="008F5011"/>
    <w:rsid w:val="00901A0B"/>
    <w:rsid w:val="00912A0E"/>
    <w:rsid w:val="00912FCC"/>
    <w:rsid w:val="00914A55"/>
    <w:rsid w:val="00920BE3"/>
    <w:rsid w:val="00927F9D"/>
    <w:rsid w:val="0093074C"/>
    <w:rsid w:val="00930917"/>
    <w:rsid w:val="009317D2"/>
    <w:rsid w:val="009355C2"/>
    <w:rsid w:val="00943ED5"/>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F3C"/>
    <w:rsid w:val="009E445E"/>
    <w:rsid w:val="009E683B"/>
    <w:rsid w:val="009E7739"/>
    <w:rsid w:val="009F10DF"/>
    <w:rsid w:val="009F497F"/>
    <w:rsid w:val="00A0055C"/>
    <w:rsid w:val="00A006D4"/>
    <w:rsid w:val="00A06EF9"/>
    <w:rsid w:val="00A22687"/>
    <w:rsid w:val="00A31A48"/>
    <w:rsid w:val="00A36781"/>
    <w:rsid w:val="00A43877"/>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D175B"/>
    <w:rsid w:val="00AD2F9A"/>
    <w:rsid w:val="00AE222D"/>
    <w:rsid w:val="00AE72A7"/>
    <w:rsid w:val="00AF47FA"/>
    <w:rsid w:val="00AF49E2"/>
    <w:rsid w:val="00B1005B"/>
    <w:rsid w:val="00B1343F"/>
    <w:rsid w:val="00B17A87"/>
    <w:rsid w:val="00B33D11"/>
    <w:rsid w:val="00B3633B"/>
    <w:rsid w:val="00B36E34"/>
    <w:rsid w:val="00B426F3"/>
    <w:rsid w:val="00B44B36"/>
    <w:rsid w:val="00B4590C"/>
    <w:rsid w:val="00B46C7F"/>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25BA1"/>
    <w:rsid w:val="00C30C3A"/>
    <w:rsid w:val="00C3548C"/>
    <w:rsid w:val="00C40399"/>
    <w:rsid w:val="00C53BF2"/>
    <w:rsid w:val="00C54F8E"/>
    <w:rsid w:val="00C56AE0"/>
    <w:rsid w:val="00C62B73"/>
    <w:rsid w:val="00C669D8"/>
    <w:rsid w:val="00C72FA2"/>
    <w:rsid w:val="00C81F7B"/>
    <w:rsid w:val="00C86D0C"/>
    <w:rsid w:val="00C952E0"/>
    <w:rsid w:val="00CA1F85"/>
    <w:rsid w:val="00CA2465"/>
    <w:rsid w:val="00CB3C5F"/>
    <w:rsid w:val="00CB7DD3"/>
    <w:rsid w:val="00CC28C6"/>
    <w:rsid w:val="00CC3D2E"/>
    <w:rsid w:val="00CC4116"/>
    <w:rsid w:val="00CC74D8"/>
    <w:rsid w:val="00CD1BBE"/>
    <w:rsid w:val="00CF75BC"/>
    <w:rsid w:val="00CF7ED7"/>
    <w:rsid w:val="00D02D1A"/>
    <w:rsid w:val="00D10E89"/>
    <w:rsid w:val="00D110AE"/>
    <w:rsid w:val="00D13E40"/>
    <w:rsid w:val="00D1407F"/>
    <w:rsid w:val="00D14093"/>
    <w:rsid w:val="00D151DB"/>
    <w:rsid w:val="00D152D5"/>
    <w:rsid w:val="00D21E12"/>
    <w:rsid w:val="00D26DC7"/>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A18C0"/>
    <w:rsid w:val="00DA47AA"/>
    <w:rsid w:val="00DA490A"/>
    <w:rsid w:val="00DB5C46"/>
    <w:rsid w:val="00DB71EE"/>
    <w:rsid w:val="00DC0AFB"/>
    <w:rsid w:val="00DD2315"/>
    <w:rsid w:val="00DD3AC3"/>
    <w:rsid w:val="00DD53E6"/>
    <w:rsid w:val="00DD5C36"/>
    <w:rsid w:val="00DE1051"/>
    <w:rsid w:val="00DE1087"/>
    <w:rsid w:val="00DE2484"/>
    <w:rsid w:val="00DE4F9C"/>
    <w:rsid w:val="00DE5728"/>
    <w:rsid w:val="00E01F62"/>
    <w:rsid w:val="00E051B4"/>
    <w:rsid w:val="00E14ABA"/>
    <w:rsid w:val="00E14B3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F0D6C"/>
    <w:rsid w:val="00F009A0"/>
    <w:rsid w:val="00F03A0B"/>
    <w:rsid w:val="00F063B8"/>
    <w:rsid w:val="00F21730"/>
    <w:rsid w:val="00F254E5"/>
    <w:rsid w:val="00F33464"/>
    <w:rsid w:val="00F33588"/>
    <w:rsid w:val="00F422DB"/>
    <w:rsid w:val="00F5086A"/>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C270B"/>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8F64E-26AA-475F-A684-A5BF7F10C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574ED-03E0-467D-9218-ACF154902405}">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http://purl.org/dc/dcmitype/"/>
    <ds:schemaRef ds:uri="a1f98378-c797-4c3e-8f04-ddadc3b4347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4.xml><?xml version="1.0" encoding="utf-8"?>
<ds:datastoreItem xmlns:ds="http://schemas.openxmlformats.org/officeDocument/2006/customXml" ds:itemID="{90339FDB-65EC-4270-AFD3-D7623E23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0</TotalTime>
  <Pages>3</Pages>
  <Words>810</Words>
  <Characters>6198</Characters>
  <Application>Microsoft Office Word</Application>
  <DocSecurity>0</DocSecurity>
  <Lines>51</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volk0512</cp:lastModifiedBy>
  <cp:revision>2</cp:revision>
  <cp:lastPrinted>2018-12-13T12:56:00Z</cp:lastPrinted>
  <dcterms:created xsi:type="dcterms:W3CDTF">2023-07-06T11:41:00Z</dcterms:created>
  <dcterms:modified xsi:type="dcterms:W3CDTF">2023-07-06T11:41:00Z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